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2B7FD62C" w:rsidR="2419F059" w:rsidRDefault="4BFED103" w:rsidP="4BFED103">
      <w:pPr>
        <w:jc w:val="center"/>
        <w:rPr>
          <w:rFonts w:cs="Arial"/>
          <w:b/>
          <w:bCs/>
          <w:sz w:val="44"/>
          <w:szCs w:val="44"/>
        </w:rPr>
      </w:pPr>
      <w:r w:rsidRPr="4BFED103">
        <w:rPr>
          <w:rFonts w:cs="Arial"/>
          <w:b/>
          <w:bCs/>
          <w:sz w:val="44"/>
          <w:szCs w:val="44"/>
        </w:rPr>
        <w:t xml:space="preserve">Activity 6.1: </w:t>
      </w:r>
      <w:r w:rsidR="00C53EF0">
        <w:rPr>
          <w:rFonts w:cs="Arial"/>
          <w:b/>
          <w:bCs/>
          <w:sz w:val="44"/>
          <w:szCs w:val="44"/>
        </w:rPr>
        <w:t xml:space="preserve">Grading </w:t>
      </w:r>
      <w:r w:rsidRPr="4BFED103">
        <w:rPr>
          <w:rFonts w:cs="Arial"/>
          <w:b/>
          <w:bCs/>
          <w:sz w:val="44"/>
          <w:szCs w:val="44"/>
        </w:rPr>
        <w:t>Spartina</w:t>
      </w:r>
      <w:r w:rsidR="003753E9">
        <w:rPr>
          <w:rFonts w:cs="Arial"/>
          <w:b/>
          <w:bCs/>
          <w:sz w:val="44"/>
          <w:szCs w:val="44"/>
        </w:rPr>
        <w:t xml:space="preserve"> Worksheet</w:t>
      </w:r>
    </w:p>
    <w:p w14:paraId="6D4AC18A" w14:textId="01D5F4C3" w:rsidR="00C53EF0" w:rsidRPr="00DF6B77" w:rsidRDefault="00C53EF0" w:rsidP="00C53EF0">
      <w:pPr>
        <w:rPr>
          <w:rFonts w:cs="Arial"/>
          <w:color w:val="FF0000"/>
          <w:szCs w:val="22"/>
        </w:rPr>
      </w:pPr>
      <w:r w:rsidRPr="00195D6D">
        <w:rPr>
          <w:rFonts w:cs="Arial"/>
          <w:i/>
          <w:color w:val="0000FF"/>
          <w:szCs w:val="22"/>
        </w:rPr>
        <w:t xml:space="preserve">This worksheet has “grading” in the title because at this point, students can be held accountable for correct answers. Level 4 (correct) responses to the questions are in </w:t>
      </w:r>
      <w:r w:rsidRPr="00195D6D">
        <w:rPr>
          <w:rFonts w:cs="Arial"/>
          <w:b/>
          <w:i/>
          <w:color w:val="0000FF"/>
          <w:szCs w:val="22"/>
        </w:rPr>
        <w:t>blue bold italics</w:t>
      </w:r>
      <w:r w:rsidRPr="00195D6D">
        <w:rPr>
          <w:rFonts w:cs="Arial"/>
          <w:i/>
          <w:color w:val="0000FF"/>
          <w:szCs w:val="22"/>
        </w:rPr>
        <w:t xml:space="preserve"> below. </w:t>
      </w:r>
    </w:p>
    <w:p w14:paraId="67EFAAD0" w14:textId="58113147" w:rsidR="00C53EF0" w:rsidRDefault="00C53EF0" w:rsidP="00C53EF0">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Pr>
          <w:rFonts w:eastAsia="Calibri" w:cs="Arial"/>
          <w:i/>
          <w:color w:val="FF0000"/>
          <w:szCs w:val="22"/>
        </w:rPr>
        <w:t xml:space="preserve">y correct answers. There are </w:t>
      </w:r>
      <w:r w:rsidR="001C601B">
        <w:rPr>
          <w:rFonts w:eastAsia="Calibri" w:cs="Arial"/>
          <w:i/>
          <w:color w:val="FF0000"/>
          <w:szCs w:val="22"/>
        </w:rPr>
        <w:t>17</w:t>
      </w:r>
      <w:r>
        <w:rPr>
          <w:rFonts w:eastAsia="Calibri" w:cs="Arial"/>
          <w:i/>
          <w:color w:val="FF0000"/>
          <w:szCs w:val="22"/>
        </w:rPr>
        <w:t xml:space="preserve"> points total on this worksheet.</w:t>
      </w:r>
    </w:p>
    <w:p w14:paraId="7078EC1D" w14:textId="0365C599" w:rsidR="00C53EF0" w:rsidRPr="00C53EF0" w:rsidRDefault="00C53EF0" w:rsidP="00C53EF0">
      <w:pPr>
        <w:rPr>
          <w:rFonts w:cs="Arial"/>
          <w:color w:val="000000" w:themeColor="text1"/>
          <w:szCs w:val="22"/>
          <w:shd w:val="clear" w:color="auto" w:fill="FFFFFF"/>
        </w:rPr>
      </w:pPr>
      <w:r w:rsidRPr="00C53EF0">
        <w:rPr>
          <w:rFonts w:cs="Arial"/>
          <w:color w:val="000000" w:themeColor="text1"/>
          <w:szCs w:val="22"/>
          <w:shd w:val="clear" w:color="auto" w:fill="FFFFFF"/>
        </w:rPr>
        <w:t>Draw and label arrows that represent the molecules that carbon atoms are in as they move into, through and out of the Spartina</w:t>
      </w:r>
      <w:r w:rsidRPr="00C53EF0">
        <w:rPr>
          <w:rFonts w:cs="Arial"/>
          <w:color w:val="000000" w:themeColor="text1"/>
          <w:szCs w:val="22"/>
        </w:rPr>
        <w:t xml:space="preserve"> as it moves and grows</w:t>
      </w:r>
      <w:r w:rsidRPr="00C53EF0">
        <w:rPr>
          <w:rFonts w:cs="Arial"/>
          <w:color w:val="000000" w:themeColor="text1"/>
          <w:szCs w:val="22"/>
          <w:shd w:val="clear" w:color="auto" w:fill="FFFFFF"/>
        </w:rPr>
        <w:t>.</w:t>
      </w:r>
    </w:p>
    <w:p w14:paraId="6A070CB8" w14:textId="77777777" w:rsidR="00C53EF0" w:rsidRPr="00C53EF0" w:rsidRDefault="00C53EF0" w:rsidP="00C53EF0">
      <w:pPr>
        <w:rPr>
          <w:rFonts w:cs="Arial"/>
          <w:color w:val="000000" w:themeColor="text1"/>
          <w:szCs w:val="22"/>
          <w:shd w:val="clear" w:color="auto" w:fill="FFFFFF"/>
        </w:rPr>
      </w:pPr>
      <w:r w:rsidRPr="00C53EF0">
        <w:rPr>
          <w:rFonts w:cs="Arial"/>
          <w:color w:val="000000" w:themeColor="text1"/>
          <w:szCs w:val="22"/>
          <w:shd w:val="clear" w:color="auto" w:fill="FFFFFF"/>
        </w:rPr>
        <w:t>Label each arrow to show the kind of molecules that the carbon atoms are in: large organic molecules (LOM), small organic molecules (SOM), or carbon dioxide (CO</w:t>
      </w:r>
      <w:r w:rsidRPr="00C53EF0">
        <w:rPr>
          <w:rFonts w:cs="Arial"/>
          <w:color w:val="000000" w:themeColor="text1"/>
          <w:szCs w:val="22"/>
          <w:shd w:val="clear" w:color="auto" w:fill="FFFFFF"/>
          <w:vertAlign w:val="subscript"/>
        </w:rPr>
        <w:t>2</w:t>
      </w:r>
      <w:r w:rsidRPr="00C53EF0">
        <w:rPr>
          <w:rFonts w:cs="Arial"/>
          <w:color w:val="000000" w:themeColor="text1"/>
          <w:szCs w:val="22"/>
          <w:shd w:val="clear" w:color="auto" w:fill="FFFFFF"/>
        </w:rPr>
        <w:t xml:space="preserve">). </w:t>
      </w:r>
    </w:p>
    <w:p w14:paraId="1C31FD0A" w14:textId="7B762C2D" w:rsidR="00FF2985" w:rsidRDefault="00732245" w:rsidP="4BFED103">
      <w:pPr>
        <w:rPr>
          <w:b/>
          <w:bCs/>
        </w:rPr>
      </w:pPr>
      <w:r>
        <w:rPr>
          <w:b/>
          <w:bCs/>
          <w:noProof/>
        </w:rPr>
        <mc:AlternateContent>
          <mc:Choice Requires="wps">
            <w:drawing>
              <wp:anchor distT="0" distB="0" distL="114300" distR="114300" simplePos="0" relativeHeight="251659264" behindDoc="0" locked="0" layoutInCell="1" allowOverlap="1" wp14:anchorId="5DF4F54C" wp14:editId="18C5E886">
                <wp:simplePos x="0" y="0"/>
                <wp:positionH relativeFrom="column">
                  <wp:posOffset>2610485</wp:posOffset>
                </wp:positionH>
                <wp:positionV relativeFrom="paragraph">
                  <wp:posOffset>67310</wp:posOffset>
                </wp:positionV>
                <wp:extent cx="3460750" cy="637730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3460750" cy="637730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C7172DB" w14:textId="3E03E0AF" w:rsidR="00732245" w:rsidRDefault="00732245" w:rsidP="003102CD">
                            <w:r>
                              <w:t xml:space="preserve">Four things that Spartina need to live and grow are water, soil nutrients, air, and sunlight.  What happens to </w:t>
                            </w:r>
                            <w:r w:rsidRPr="0016179E">
                              <w:rPr>
                                <w:i/>
                              </w:rPr>
                              <w:t>water</w:t>
                            </w:r>
                            <w:r>
                              <w:t xml:space="preserve"> inside the pine:</w:t>
                            </w:r>
                          </w:p>
                          <w:p w14:paraId="335A3AAA" w14:textId="1B98A059" w:rsidR="00732245" w:rsidRDefault="003102CD" w:rsidP="00732245">
                            <w:pPr>
                              <w:pBdr>
                                <w:top w:val="single" w:sz="4" w:space="1" w:color="auto"/>
                                <w:left w:val="single" w:sz="4" w:space="4" w:color="auto"/>
                                <w:bottom w:val="single" w:sz="4" w:space="1" w:color="auto"/>
                                <w:right w:val="single" w:sz="4" w:space="4" w:color="auto"/>
                              </w:pBdr>
                            </w:pPr>
                            <w:r>
                              <w:rPr>
                                <w:b/>
                                <w:i/>
                                <w:color w:val="0000FF"/>
                              </w:rPr>
                              <w:t>Level 4 responses could mention two main functions that water has inside the Spartina: 1) Water is a key reactant in the process of photosynthesis. The H atoms in glucose (and all other molecules in plants) come from water. 2) Water carries materials to plant cells; soil minerals move through the roots to all the cells of the plants dissolved in water; sugars move from leaf cells to all the cells of the plants dissolved in water.</w:t>
                            </w:r>
                          </w:p>
                          <w:p w14:paraId="27894980" w14:textId="77777777" w:rsidR="00732245" w:rsidRDefault="00732245" w:rsidP="00732245">
                            <w:r>
                              <w:t xml:space="preserve">What happens to </w:t>
                            </w:r>
                            <w:r w:rsidRPr="0016179E">
                              <w:rPr>
                                <w:i/>
                              </w:rPr>
                              <w:t>soil nutrients</w:t>
                            </w:r>
                            <w:r>
                              <w:t xml:space="preserve"> inside the Spartina:</w:t>
                            </w:r>
                          </w:p>
                          <w:p w14:paraId="13E1CA45" w14:textId="286CDA0E" w:rsidR="00732245" w:rsidRDefault="00DC3896" w:rsidP="00732245">
                            <w:pPr>
                              <w:pBdr>
                                <w:top w:val="single" w:sz="4" w:space="1" w:color="auto"/>
                                <w:left w:val="single" w:sz="4" w:space="4" w:color="auto"/>
                                <w:bottom w:val="single" w:sz="4" w:space="1" w:color="auto"/>
                                <w:right w:val="single" w:sz="4" w:space="4" w:color="auto"/>
                              </w:pBdr>
                            </w:pPr>
                            <w:r>
                              <w:rPr>
                                <w:b/>
                                <w:i/>
                                <w:color w:val="0000FF"/>
                              </w:rPr>
                              <w:t>Level 4 responses could mention that soil nutrients are non-organic minerals, that soil minerals dissolved in water move through the roots to all cells of the plants or that cells combine the atoms in soil minerals (N, K, P, S, etc.) with glucose molecules to make proteins and other large organic molecules.</w:t>
                            </w:r>
                          </w:p>
                          <w:p w14:paraId="58196BCB" w14:textId="77777777" w:rsidR="00732245" w:rsidRDefault="00732245" w:rsidP="00732245">
                            <w:r>
                              <w:t xml:space="preserve">What happens to </w:t>
                            </w:r>
                            <w:r w:rsidRPr="0016179E">
                              <w:rPr>
                                <w:i/>
                              </w:rPr>
                              <w:t>air</w:t>
                            </w:r>
                            <w:r>
                              <w:t xml:space="preserve"> inside the Spartina:</w:t>
                            </w:r>
                          </w:p>
                          <w:p w14:paraId="47E71046" w14:textId="1D5153FF" w:rsidR="00732245" w:rsidRDefault="00D919F9" w:rsidP="00732245">
                            <w:pPr>
                              <w:pBdr>
                                <w:top w:val="single" w:sz="4" w:space="1" w:color="auto"/>
                                <w:left w:val="single" w:sz="4" w:space="4" w:color="auto"/>
                                <w:bottom w:val="single" w:sz="4" w:space="1" w:color="auto"/>
                                <w:right w:val="single" w:sz="4" w:space="4" w:color="auto"/>
                              </w:pBdr>
                            </w:pPr>
                            <w:r>
                              <w:rPr>
                                <w:b/>
                                <w:i/>
                                <w:color w:val="0000FF"/>
                              </w:rPr>
                              <w:t xml:space="preserve">Level 4 responses could describe two main functions that air has inside the Spartina: 1) Carbon dioxide is a key reactant in the process of photosynthesis. The C and O atoms in glucose come from </w:t>
                            </w:r>
                            <w:r>
                              <w:rPr>
                                <w:b/>
                                <w:i/>
                                <w:color w:val="0432FF"/>
                              </w:rPr>
                              <w:t>CO</w:t>
                            </w:r>
                            <w:r w:rsidRPr="0054011E">
                              <w:rPr>
                                <w:b/>
                                <w:i/>
                                <w:color w:val="0432FF"/>
                                <w:vertAlign w:val="subscript"/>
                              </w:rPr>
                              <w:t>2</w:t>
                            </w:r>
                            <w:r>
                              <w:rPr>
                                <w:b/>
                                <w:i/>
                                <w:color w:val="0432FF"/>
                              </w:rPr>
                              <w:t>. 2) Oxygen is a key reactant in cellular respiration. All plant cells get their energy from the energy that is released when oxygen reacts with glucose and other organic molecules.</w:t>
                            </w:r>
                          </w:p>
                          <w:p w14:paraId="06683895" w14:textId="77777777" w:rsidR="00732245" w:rsidRDefault="00732245" w:rsidP="00732245">
                            <w:r>
                              <w:t xml:space="preserve">What happens to </w:t>
                            </w:r>
                            <w:r w:rsidRPr="0016179E">
                              <w:rPr>
                                <w:i/>
                              </w:rPr>
                              <w:t xml:space="preserve">sunlight </w:t>
                            </w:r>
                            <w:r>
                              <w:t>inside the Spartina:</w:t>
                            </w:r>
                          </w:p>
                          <w:p w14:paraId="674F55DD" w14:textId="63EC8937" w:rsidR="00732245" w:rsidRDefault="00EB0DD9" w:rsidP="00732245">
                            <w:pPr>
                              <w:pBdr>
                                <w:top w:val="single" w:sz="4" w:space="1" w:color="auto"/>
                                <w:left w:val="single" w:sz="4" w:space="4" w:color="auto"/>
                                <w:bottom w:val="single" w:sz="4" w:space="1" w:color="auto"/>
                                <w:right w:val="single" w:sz="4" w:space="4" w:color="auto"/>
                              </w:pBdr>
                            </w:pPr>
                            <w:r>
                              <w:rPr>
                                <w:b/>
                                <w:i/>
                                <w:color w:val="0000FF"/>
                              </w:rPr>
                              <w:t>Level 4 responses will identify light as the ONLY source of energy for the Spartina and describe how the energy in light is converted to chemical energy through the process of photosynthesis.</w:t>
                            </w:r>
                          </w:p>
                          <w:p w14:paraId="699DDFCA" w14:textId="77777777" w:rsidR="00732245" w:rsidRDefault="00732245" w:rsidP="00732245">
                            <w:pPr>
                              <w:pBdr>
                                <w:top w:val="single" w:sz="4" w:space="1" w:color="auto"/>
                                <w:left w:val="single" w:sz="4" w:space="4" w:color="auto"/>
                                <w:bottom w:val="single" w:sz="4" w:space="1" w:color="auto"/>
                                <w:right w:val="single" w:sz="4" w:space="4" w:color="auto"/>
                              </w:pBdr>
                            </w:pPr>
                          </w:p>
                          <w:p w14:paraId="689F46C9" w14:textId="77777777" w:rsidR="00732245" w:rsidRDefault="00732245" w:rsidP="00732245">
                            <w:pPr>
                              <w:pBdr>
                                <w:top w:val="single" w:sz="4" w:space="1" w:color="auto"/>
                                <w:left w:val="single" w:sz="4" w:space="4" w:color="auto"/>
                                <w:bottom w:val="single" w:sz="4" w:space="1" w:color="auto"/>
                                <w:right w:val="single" w:sz="4" w:space="4" w:color="auto"/>
                              </w:pBdr>
                            </w:pPr>
                          </w:p>
                          <w:p w14:paraId="416B7745" w14:textId="77777777" w:rsidR="00732245" w:rsidRDefault="00732245" w:rsidP="00732245">
                            <w:pPr>
                              <w:pBdr>
                                <w:top w:val="single" w:sz="4" w:space="1" w:color="auto"/>
                                <w:left w:val="single" w:sz="4" w:space="4" w:color="auto"/>
                                <w:bottom w:val="single" w:sz="4" w:space="1" w:color="auto"/>
                                <w:right w:val="single" w:sz="4" w:space="4" w:color="auto"/>
                              </w:pBdr>
                            </w:pPr>
                          </w:p>
                          <w:p w14:paraId="52CB5B45" w14:textId="77777777" w:rsidR="00732245" w:rsidRDefault="00732245" w:rsidP="00732245">
                            <w:pPr>
                              <w:pBdr>
                                <w:top w:val="single" w:sz="4" w:space="1" w:color="auto"/>
                                <w:left w:val="single" w:sz="4" w:space="4" w:color="auto"/>
                                <w:bottom w:val="single" w:sz="4" w:space="1" w:color="auto"/>
                                <w:right w:val="single" w:sz="4" w:space="4" w:color="auto"/>
                              </w:pBdr>
                            </w:pPr>
                          </w:p>
                          <w:p w14:paraId="5E7951A9" w14:textId="77777777" w:rsidR="00732245" w:rsidRDefault="00732245" w:rsidP="00732245">
                            <w:pPr>
                              <w:pBdr>
                                <w:top w:val="single" w:sz="4" w:space="1" w:color="auto"/>
                                <w:left w:val="single" w:sz="4" w:space="4" w:color="auto"/>
                                <w:bottom w:val="single" w:sz="4" w:space="1" w:color="auto"/>
                                <w:right w:val="single" w:sz="4" w:space="4" w:color="auto"/>
                              </w:pBdr>
                            </w:pPr>
                          </w:p>
                          <w:p w14:paraId="6F3EBA4D" w14:textId="77777777" w:rsidR="00732245" w:rsidRDefault="00732245" w:rsidP="007322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mo="http://schemas.microsoft.com/office/mac/office/2008/main" xmlns:mv="urn:schemas-microsoft-com:mac:vml">
            <w:pict>
              <v:shapetype w14:anchorId="5DF4F54C" id="_x0000_t202" coordsize="21600,21600" o:spt="202" path="m0,0l0,21600,21600,21600,21600,0xe">
                <v:stroke joinstyle="miter"/>
                <v:path gradientshapeok="t" o:connecttype="rect"/>
              </v:shapetype>
              <v:shape id="Text Box 1" o:spid="_x0000_s1026" type="#_x0000_t202" style="position:absolute;margin-left:205.55pt;margin-top:5.3pt;width:272.5pt;height:50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" filled="f" stroked="f">
                <v:textbox>
                  <w:txbxContent>
                    <w:p w14:paraId="4C7172DB" w14:textId="3E03E0AF" w:rsidR="00732245" w:rsidRDefault="00732245" w:rsidP="003102CD">
                      <w:r>
                        <w:t xml:space="preserve">Four things that </w:t>
                      </w:r>
                      <w:proofErr w:type="spellStart"/>
                      <w:r>
                        <w:t>Spartina</w:t>
                      </w:r>
                      <w:proofErr w:type="spellEnd"/>
                      <w:r>
                        <w:t xml:space="preserve"> need to live and grow are water, soil nutrients, air, and sunlight.  What happens to </w:t>
                      </w:r>
                      <w:r w:rsidRPr="0016179E">
                        <w:rPr>
                          <w:i/>
                        </w:rPr>
                        <w:t>water</w:t>
                      </w:r>
                      <w:r>
                        <w:t xml:space="preserve"> inside the pine:</w:t>
                      </w:r>
                    </w:p>
                    <w:p w14:paraId="335A3AAA" w14:textId="1B98A059" w:rsidR="00732245" w:rsidRDefault="003102CD" w:rsidP="00732245">
                      <w:pPr>
                        <w:pBdr>
                          <w:top w:val="single" w:sz="4" w:space="1" w:color="auto"/>
                          <w:left w:val="single" w:sz="4" w:space="4" w:color="auto"/>
                          <w:bottom w:val="single" w:sz="4" w:space="1" w:color="auto"/>
                          <w:right w:val="single" w:sz="4" w:space="4" w:color="auto"/>
                        </w:pBdr>
                      </w:pPr>
                      <w:r>
                        <w:rPr>
                          <w:b/>
                          <w:i/>
                          <w:color w:val="0000FF"/>
                        </w:rPr>
                        <w:t xml:space="preserve">Level 4 responses could mention two main functions that water has inside the </w:t>
                      </w:r>
                      <w:proofErr w:type="spellStart"/>
                      <w:r>
                        <w:rPr>
                          <w:b/>
                          <w:i/>
                          <w:color w:val="0000FF"/>
                        </w:rPr>
                        <w:t>Spartina</w:t>
                      </w:r>
                      <w:proofErr w:type="spellEnd"/>
                      <w:r>
                        <w:rPr>
                          <w:b/>
                          <w:i/>
                          <w:color w:val="0000FF"/>
                        </w:rPr>
                        <w:t>: 1) Water is a key reactant in the process of photosynthesis. The H atoms in glucose (and all other molecules in plants) come from water. 2) Water carries materials to plant cells; soil minerals move through the roots to all the cells of the plants dissolved in water; sugars move from leaf cells to all the cells of the plants dissolved in water.</w:t>
                      </w:r>
                    </w:p>
                    <w:p w14:paraId="27894980" w14:textId="77777777" w:rsidR="00732245" w:rsidRDefault="00732245" w:rsidP="00732245">
                      <w:r>
                        <w:t xml:space="preserve">What happens to </w:t>
                      </w:r>
                      <w:r w:rsidRPr="0016179E">
                        <w:rPr>
                          <w:i/>
                        </w:rPr>
                        <w:t>soil nutrients</w:t>
                      </w:r>
                      <w:r>
                        <w:t xml:space="preserve"> inside the </w:t>
                      </w:r>
                      <w:proofErr w:type="spellStart"/>
                      <w:r>
                        <w:t>Spartina</w:t>
                      </w:r>
                      <w:proofErr w:type="spellEnd"/>
                      <w:r>
                        <w:t>:</w:t>
                      </w:r>
                    </w:p>
                    <w:p w14:paraId="13E1CA45" w14:textId="286CDA0E" w:rsidR="00732245" w:rsidRDefault="00DC3896" w:rsidP="00732245">
                      <w:pPr>
                        <w:pBdr>
                          <w:top w:val="single" w:sz="4" w:space="1" w:color="auto"/>
                          <w:left w:val="single" w:sz="4" w:space="4" w:color="auto"/>
                          <w:bottom w:val="single" w:sz="4" w:space="1" w:color="auto"/>
                          <w:right w:val="single" w:sz="4" w:space="4" w:color="auto"/>
                        </w:pBdr>
                      </w:pPr>
                      <w:r>
                        <w:rPr>
                          <w:b/>
                          <w:i/>
                          <w:color w:val="0000FF"/>
                        </w:rPr>
                        <w:t>Level 4 responses could mention that soil nutrients are non-organic minerals, that soil minerals dissolved in water move through the roots to all cells of the plants or that cells combine the atoms in soil minerals (N, K, P, S, etc.) with glucose molecules to make proteins and other large organic molecules.</w:t>
                      </w:r>
                    </w:p>
                    <w:p w14:paraId="58196BCB" w14:textId="77777777" w:rsidR="00732245" w:rsidRDefault="00732245" w:rsidP="00732245">
                      <w:r>
                        <w:t xml:space="preserve">What happens to </w:t>
                      </w:r>
                      <w:r w:rsidRPr="0016179E">
                        <w:rPr>
                          <w:i/>
                        </w:rPr>
                        <w:t>air</w:t>
                      </w:r>
                      <w:r>
                        <w:t xml:space="preserve"> inside the </w:t>
                      </w:r>
                      <w:proofErr w:type="spellStart"/>
                      <w:r>
                        <w:t>Spartina</w:t>
                      </w:r>
                      <w:proofErr w:type="spellEnd"/>
                      <w:r>
                        <w:t>:</w:t>
                      </w:r>
                    </w:p>
                    <w:p w14:paraId="47E71046" w14:textId="1D5153FF" w:rsidR="00732245" w:rsidRDefault="00D919F9" w:rsidP="00732245">
                      <w:pPr>
                        <w:pBdr>
                          <w:top w:val="single" w:sz="4" w:space="1" w:color="auto"/>
                          <w:left w:val="single" w:sz="4" w:space="4" w:color="auto"/>
                          <w:bottom w:val="single" w:sz="4" w:space="1" w:color="auto"/>
                          <w:right w:val="single" w:sz="4" w:space="4" w:color="auto"/>
                        </w:pBdr>
                      </w:pPr>
                      <w:r>
                        <w:rPr>
                          <w:b/>
                          <w:i/>
                          <w:color w:val="0000FF"/>
                        </w:rPr>
                        <w:t xml:space="preserve">Level 4 responses could describe two main functions that air has inside the </w:t>
                      </w:r>
                      <w:proofErr w:type="spellStart"/>
                      <w:r>
                        <w:rPr>
                          <w:b/>
                          <w:i/>
                          <w:color w:val="0000FF"/>
                        </w:rPr>
                        <w:t>Spartina</w:t>
                      </w:r>
                      <w:proofErr w:type="spellEnd"/>
                      <w:r>
                        <w:rPr>
                          <w:b/>
                          <w:i/>
                          <w:color w:val="0000FF"/>
                        </w:rPr>
                        <w:t xml:space="preserve">: 1) Carbon dioxide is a key reactant in the process of photosynthesis. The C and O atoms in glucose come from </w:t>
                      </w:r>
                      <w:r>
                        <w:rPr>
                          <w:b/>
                          <w:i/>
                          <w:color w:val="0432FF"/>
                        </w:rPr>
                        <w:t>CO</w:t>
                      </w:r>
                      <w:r w:rsidRPr="0054011E">
                        <w:rPr>
                          <w:b/>
                          <w:i/>
                          <w:color w:val="0432FF"/>
                          <w:vertAlign w:val="subscript"/>
                        </w:rPr>
                        <w:t>2</w:t>
                      </w:r>
                      <w:r>
                        <w:rPr>
                          <w:b/>
                          <w:i/>
                          <w:color w:val="0432FF"/>
                        </w:rPr>
                        <w:t>. 2) Oxygen is a key reactant in cellular respiration. All plant cells get their energy from the energy that is released when oxygen reacts with glucose and other organic molecules.</w:t>
                      </w:r>
                    </w:p>
                    <w:p w14:paraId="06683895" w14:textId="77777777" w:rsidR="00732245" w:rsidRDefault="00732245" w:rsidP="00732245">
                      <w:r>
                        <w:t xml:space="preserve">What happens to </w:t>
                      </w:r>
                      <w:r w:rsidRPr="0016179E">
                        <w:rPr>
                          <w:i/>
                        </w:rPr>
                        <w:t xml:space="preserve">sunlight </w:t>
                      </w:r>
                      <w:r>
                        <w:t xml:space="preserve">inside the </w:t>
                      </w:r>
                      <w:proofErr w:type="spellStart"/>
                      <w:r>
                        <w:t>Spartina</w:t>
                      </w:r>
                      <w:proofErr w:type="spellEnd"/>
                      <w:r>
                        <w:t>:</w:t>
                      </w:r>
                    </w:p>
                    <w:p w14:paraId="674F55DD" w14:textId="63EC8937" w:rsidR="00732245" w:rsidRDefault="00EB0DD9" w:rsidP="00732245">
                      <w:pPr>
                        <w:pBdr>
                          <w:top w:val="single" w:sz="4" w:space="1" w:color="auto"/>
                          <w:left w:val="single" w:sz="4" w:space="4" w:color="auto"/>
                          <w:bottom w:val="single" w:sz="4" w:space="1" w:color="auto"/>
                          <w:right w:val="single" w:sz="4" w:space="4" w:color="auto"/>
                        </w:pBdr>
                      </w:pPr>
                      <w:r>
                        <w:rPr>
                          <w:b/>
                          <w:i/>
                          <w:color w:val="0000FF"/>
                        </w:rPr>
                        <w:t xml:space="preserve">Level 4 responses will identify light as the ONLY source of energy for the </w:t>
                      </w:r>
                      <w:proofErr w:type="spellStart"/>
                      <w:r>
                        <w:rPr>
                          <w:b/>
                          <w:i/>
                          <w:color w:val="0000FF"/>
                        </w:rPr>
                        <w:t>Spartina</w:t>
                      </w:r>
                      <w:proofErr w:type="spellEnd"/>
                      <w:r>
                        <w:rPr>
                          <w:b/>
                          <w:i/>
                          <w:color w:val="0000FF"/>
                        </w:rPr>
                        <w:t xml:space="preserve"> and describe how the energy in light is converted to chemical energy through the process of photosynthesis.</w:t>
                      </w:r>
                    </w:p>
                    <w:p w14:paraId="699DDFCA" w14:textId="77777777" w:rsidR="00732245" w:rsidRDefault="00732245" w:rsidP="00732245">
                      <w:pPr>
                        <w:pBdr>
                          <w:top w:val="single" w:sz="4" w:space="1" w:color="auto"/>
                          <w:left w:val="single" w:sz="4" w:space="4" w:color="auto"/>
                          <w:bottom w:val="single" w:sz="4" w:space="1" w:color="auto"/>
                          <w:right w:val="single" w:sz="4" w:space="4" w:color="auto"/>
                        </w:pBdr>
                      </w:pPr>
                    </w:p>
                    <w:p w14:paraId="689F46C9" w14:textId="77777777" w:rsidR="00732245" w:rsidRDefault="00732245" w:rsidP="00732245">
                      <w:pPr>
                        <w:pBdr>
                          <w:top w:val="single" w:sz="4" w:space="1" w:color="auto"/>
                          <w:left w:val="single" w:sz="4" w:space="4" w:color="auto"/>
                          <w:bottom w:val="single" w:sz="4" w:space="1" w:color="auto"/>
                          <w:right w:val="single" w:sz="4" w:space="4" w:color="auto"/>
                        </w:pBdr>
                      </w:pPr>
                    </w:p>
                    <w:p w14:paraId="416B7745" w14:textId="77777777" w:rsidR="00732245" w:rsidRDefault="00732245" w:rsidP="00732245">
                      <w:pPr>
                        <w:pBdr>
                          <w:top w:val="single" w:sz="4" w:space="1" w:color="auto"/>
                          <w:left w:val="single" w:sz="4" w:space="4" w:color="auto"/>
                          <w:bottom w:val="single" w:sz="4" w:space="1" w:color="auto"/>
                          <w:right w:val="single" w:sz="4" w:space="4" w:color="auto"/>
                        </w:pBdr>
                      </w:pPr>
                    </w:p>
                    <w:p w14:paraId="52CB5B45" w14:textId="77777777" w:rsidR="00732245" w:rsidRDefault="00732245" w:rsidP="00732245">
                      <w:pPr>
                        <w:pBdr>
                          <w:top w:val="single" w:sz="4" w:space="1" w:color="auto"/>
                          <w:left w:val="single" w:sz="4" w:space="4" w:color="auto"/>
                          <w:bottom w:val="single" w:sz="4" w:space="1" w:color="auto"/>
                          <w:right w:val="single" w:sz="4" w:space="4" w:color="auto"/>
                        </w:pBdr>
                      </w:pPr>
                    </w:p>
                    <w:p w14:paraId="5E7951A9" w14:textId="77777777" w:rsidR="00732245" w:rsidRDefault="00732245" w:rsidP="00732245">
                      <w:pPr>
                        <w:pBdr>
                          <w:top w:val="single" w:sz="4" w:space="1" w:color="auto"/>
                          <w:left w:val="single" w:sz="4" w:space="4" w:color="auto"/>
                          <w:bottom w:val="single" w:sz="4" w:space="1" w:color="auto"/>
                          <w:right w:val="single" w:sz="4" w:space="4" w:color="auto"/>
                        </w:pBdr>
                      </w:pPr>
                    </w:p>
                    <w:p w14:paraId="6F3EBA4D" w14:textId="77777777" w:rsidR="00732245" w:rsidRDefault="00732245" w:rsidP="00732245"/>
                  </w:txbxContent>
                </v:textbox>
                <w10:wrap type="square"/>
              </v:shape>
            </w:pict>
          </mc:Fallback>
        </mc:AlternateContent>
      </w:r>
      <w:r w:rsidR="00E3443F">
        <w:rPr>
          <w:b/>
          <w:bCs/>
          <w:noProof/>
        </w:rPr>
        <w:drawing>
          <wp:inline distT="0" distB="0" distL="0" distR="0" wp14:anchorId="0B6437E3" wp14:editId="6C8D8298">
            <wp:extent cx="1911985" cy="6198625"/>
            <wp:effectExtent l="0" t="0" r="0" b="0"/>
            <wp:docPr id="2" name="Picture 2" descr="../../../../../../../../Desktop/CarbonTIME_Lesson6_Fig28_Spartina_KMoj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CarbonTIME_Lesson6_Fig28_Spartina_KMojic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1607" cy="6327079"/>
                    </a:xfrm>
                    <a:prstGeom prst="rect">
                      <a:avLst/>
                    </a:prstGeom>
                    <a:noFill/>
                    <a:ln>
                      <a:noFill/>
                    </a:ln>
                  </pic:spPr>
                </pic:pic>
              </a:graphicData>
            </a:graphic>
          </wp:inline>
        </w:drawing>
      </w:r>
    </w:p>
    <w:p w14:paraId="7F89AFD5" w14:textId="780EE1C4" w:rsidR="00732245" w:rsidRPr="001C601B" w:rsidRDefault="001C601B" w:rsidP="4BFED103">
      <w:pPr>
        <w:rPr>
          <w:bCs/>
          <w:i/>
          <w:color w:val="FF0000"/>
        </w:rPr>
      </w:pPr>
      <w:r>
        <w:rPr>
          <w:bCs/>
          <w:i/>
          <w:color w:val="FF0000"/>
        </w:rPr>
        <w:lastRenderedPageBreak/>
        <w:t>1 point for each correct response.  4 points total</w:t>
      </w:r>
    </w:p>
    <w:p w14:paraId="66F1D763" w14:textId="48E6E072" w:rsidR="007B1C78" w:rsidRPr="00A7479B" w:rsidRDefault="4BFED103" w:rsidP="4BFED103">
      <w:pPr>
        <w:rPr>
          <w:color w:val="FF0000"/>
          <w:sz w:val="24"/>
          <w:szCs w:val="24"/>
        </w:rPr>
      </w:pPr>
      <w:r w:rsidRPr="00A7479B">
        <w:rPr>
          <w:b/>
          <w:bCs/>
          <w:sz w:val="24"/>
          <w:szCs w:val="24"/>
        </w:rPr>
        <w:t>A. Investigating how a Spartina grows and functions</w:t>
      </w:r>
    </w:p>
    <w:p w14:paraId="3D1B5833" w14:textId="7523EC4B" w:rsidR="007B1C78" w:rsidRPr="00753653" w:rsidRDefault="4BFED103" w:rsidP="007B1C78">
      <w:r>
        <w:t xml:space="preserve">A class is investigating how a Spartina grows. The teacher asks the students, “Where does most of the mass of a Spartina come from?” </w:t>
      </w:r>
    </w:p>
    <w:p w14:paraId="32B41F3B" w14:textId="4AE68F15" w:rsidR="004538B0" w:rsidRDefault="72D13CDB" w:rsidP="69BE5017">
      <w:r>
        <w:t xml:space="preserve">a. Three students shared their ideas about what happened. Do you agree or disagree with what each student claims? </w:t>
      </w:r>
    </w:p>
    <w:tbl>
      <w:tblPr>
        <w:tblStyle w:val="TableGridLight"/>
        <w:tblW w:w="0" w:type="auto"/>
        <w:tblLook w:val="0440" w:firstRow="0" w:lastRow="1" w:firstColumn="0" w:lastColumn="0" w:noHBand="0" w:noVBand="1"/>
      </w:tblPr>
      <w:tblGrid>
        <w:gridCol w:w="1560"/>
        <w:gridCol w:w="1530"/>
        <w:gridCol w:w="6270"/>
      </w:tblGrid>
      <w:tr w:rsidR="69BE5017" w14:paraId="37B9BEDD" w14:textId="77777777" w:rsidTr="4BFED103">
        <w:tc>
          <w:tcPr>
            <w:tcW w:w="1560" w:type="dxa"/>
          </w:tcPr>
          <w:p w14:paraId="0B880A31" w14:textId="10403B79" w:rsidR="69BE5017" w:rsidRPr="006455A7" w:rsidRDefault="114D2197" w:rsidP="69BE5017">
            <w:pPr>
              <w:rPr>
                <w:b/>
                <w:i/>
                <w:color w:val="1E35F7"/>
              </w:rPr>
            </w:pPr>
            <w:r w:rsidRPr="006455A7">
              <w:rPr>
                <w:b/>
                <w:i/>
                <w:color w:val="1E35F7"/>
              </w:rPr>
              <w:t>Agree</w:t>
            </w:r>
          </w:p>
          <w:p w14:paraId="3B54D0D5" w14:textId="3A67DA26" w:rsidR="69BE5017" w:rsidRDefault="69BE5017" w:rsidP="69BE5017"/>
          <w:p w14:paraId="1A3B4ECD" w14:textId="02F542F4" w:rsidR="69BE5017" w:rsidRDefault="69BE5017" w:rsidP="69BE5017"/>
          <w:p w14:paraId="79F0087C" w14:textId="71D7E3B4" w:rsidR="69BE5017" w:rsidRPr="006455A7" w:rsidRDefault="114D2197" w:rsidP="69BE5017">
            <w:pPr>
              <w:rPr>
                <w:b/>
                <w:i/>
                <w:color w:val="1E35F7"/>
              </w:rPr>
            </w:pPr>
            <w:r w:rsidRPr="006455A7">
              <w:rPr>
                <w:b/>
                <w:i/>
                <w:color w:val="1E35F7"/>
              </w:rPr>
              <w:t>Agree</w:t>
            </w:r>
          </w:p>
          <w:p w14:paraId="6A30ABC3" w14:textId="16F546CE" w:rsidR="69BE5017" w:rsidRDefault="69BE5017" w:rsidP="69BE5017"/>
          <w:p w14:paraId="12999EFE" w14:textId="6585E299" w:rsidR="69BE5017" w:rsidRDefault="69BE5017" w:rsidP="69BE5017"/>
          <w:p w14:paraId="4D452B99" w14:textId="3D7C3701" w:rsidR="69BE5017" w:rsidRDefault="114D2197" w:rsidP="69BE5017">
            <w:r>
              <w:t>Agree</w:t>
            </w:r>
          </w:p>
        </w:tc>
        <w:tc>
          <w:tcPr>
            <w:tcW w:w="1530" w:type="dxa"/>
          </w:tcPr>
          <w:p w14:paraId="43B649C6" w14:textId="2C9F1DE7" w:rsidR="69BE5017" w:rsidRPr="006455A7" w:rsidRDefault="114D2197" w:rsidP="69BE5017">
            <w:pPr>
              <w:rPr>
                <w:b/>
                <w:i/>
                <w:color w:val="1E35F7"/>
              </w:rPr>
            </w:pPr>
            <w:r w:rsidRPr="006455A7">
              <w:rPr>
                <w:b/>
                <w:i/>
                <w:color w:val="1E35F7"/>
              </w:rPr>
              <w:t>Disagree</w:t>
            </w:r>
            <w:r w:rsidR="001C601B">
              <w:rPr>
                <w:rStyle w:val="FootnoteReference"/>
                <w:b/>
                <w:i/>
                <w:color w:val="1E35F7"/>
              </w:rPr>
              <w:footnoteReference w:id="1"/>
            </w:r>
          </w:p>
          <w:p w14:paraId="387AB9A2" w14:textId="528A4085" w:rsidR="69BE5017" w:rsidRDefault="69BE5017" w:rsidP="69BE5017"/>
          <w:p w14:paraId="3ADFE66C" w14:textId="572643F7" w:rsidR="69BE5017" w:rsidRDefault="69BE5017" w:rsidP="69BE5017"/>
          <w:p w14:paraId="5C98A5C8" w14:textId="1A87824D" w:rsidR="69BE5017" w:rsidRDefault="114D2197" w:rsidP="69BE5017">
            <w:r>
              <w:t>Disagree</w:t>
            </w:r>
          </w:p>
          <w:p w14:paraId="5201F4E3" w14:textId="4FD4D821" w:rsidR="69BE5017" w:rsidRDefault="69BE5017" w:rsidP="69BE5017"/>
          <w:p w14:paraId="5CEF6E36" w14:textId="744F7E28" w:rsidR="69BE5017" w:rsidRDefault="69BE5017" w:rsidP="69BE5017"/>
          <w:p w14:paraId="289E559A" w14:textId="41432EA7" w:rsidR="69BE5017" w:rsidRPr="006455A7" w:rsidRDefault="114D2197" w:rsidP="69BE5017">
            <w:pPr>
              <w:rPr>
                <w:b/>
                <w:i/>
              </w:rPr>
            </w:pPr>
            <w:r w:rsidRPr="006455A7">
              <w:rPr>
                <w:b/>
                <w:i/>
                <w:color w:val="1E35F7"/>
              </w:rPr>
              <w:t>Disagree</w:t>
            </w:r>
          </w:p>
        </w:tc>
        <w:tc>
          <w:tcPr>
            <w:tcW w:w="6270" w:type="dxa"/>
          </w:tcPr>
          <w:p w14:paraId="29175ABD" w14:textId="3E306628" w:rsidR="69BE5017" w:rsidRDefault="009F6F9E" w:rsidP="69BE5017">
            <w:r>
              <w:t>Mitch</w:t>
            </w:r>
            <w:r w:rsidR="4BFED103">
              <w:t xml:space="preserve">: "I think a growing Spartina gains most of its mass from nutrients in the soil." </w:t>
            </w:r>
          </w:p>
          <w:p w14:paraId="5FA43E21" w14:textId="45568A1A" w:rsidR="69BE5017" w:rsidRDefault="69BE5017" w:rsidP="69BE5017"/>
          <w:p w14:paraId="4A61F9E9" w14:textId="685FBB85" w:rsidR="69BE5017" w:rsidRDefault="009F6F9E" w:rsidP="4BFED103">
            <w:r>
              <w:t>Andrea</w:t>
            </w:r>
            <w:r w:rsidR="4BFED103">
              <w:t>: "I think a Spartina gains most of its mass from gases in the air."</w:t>
            </w:r>
          </w:p>
          <w:p w14:paraId="2AB561A8" w14:textId="0E765471" w:rsidR="69BE5017" w:rsidRDefault="69BE5017" w:rsidP="69BE5017"/>
          <w:p w14:paraId="066EE402" w14:textId="796E44FE" w:rsidR="69BE5017" w:rsidRDefault="009F6F9E" w:rsidP="4BFED103">
            <w:r>
              <w:t>Jamal</w:t>
            </w:r>
            <w:r w:rsidR="4BFED103">
              <w:t>: “I think a Spartina gains most of its mass from the sunlight.”</w:t>
            </w:r>
          </w:p>
        </w:tc>
      </w:tr>
    </w:tbl>
    <w:p w14:paraId="357BE15F" w14:textId="7AAE1F7B" w:rsidR="69BE5017" w:rsidRDefault="001C601B" w:rsidP="69BE5017">
      <w:r>
        <w:rPr>
          <w:bCs/>
          <w:i/>
          <w:color w:val="FF0000"/>
        </w:rPr>
        <w:t>1 point for each correct response.  3 points total</w:t>
      </w:r>
    </w:p>
    <w:p w14:paraId="5E5B6AFA" w14:textId="064B8709" w:rsidR="007B1C78" w:rsidRPr="006455A7" w:rsidRDefault="114D2197" w:rsidP="007B1C78">
      <w:r>
        <w:t>b. Provide an explanation. Why did you agree or disagree with each student's claim that you did?</w:t>
      </w:r>
    </w:p>
    <w:p w14:paraId="4468DF4E" w14:textId="28927F39" w:rsidR="006455A7" w:rsidRPr="002A1E05" w:rsidRDefault="006455A7" w:rsidP="006455A7">
      <w:pPr>
        <w:spacing w:before="120"/>
        <w:textAlignment w:val="center"/>
        <w:rPr>
          <w:rFonts w:cs="Arial"/>
          <w:i/>
          <w:color w:val="0000FF"/>
          <w:szCs w:val="22"/>
        </w:rPr>
      </w:pPr>
      <w:r w:rsidRPr="002A1E05">
        <w:rPr>
          <w:rFonts w:cs="Arial"/>
          <w:b/>
          <w:i/>
          <w:color w:val="0000FF"/>
          <w:szCs w:val="22"/>
        </w:rPr>
        <w:t xml:space="preserve">Level 4 responses disagrees with </w:t>
      </w:r>
      <w:r>
        <w:rPr>
          <w:rFonts w:cs="Arial"/>
          <w:b/>
          <w:i/>
          <w:color w:val="0000FF"/>
          <w:szCs w:val="22"/>
        </w:rPr>
        <w:t>Jamal</w:t>
      </w:r>
      <w:r w:rsidRPr="002A1E05">
        <w:rPr>
          <w:rFonts w:cs="Arial"/>
          <w:b/>
          <w:i/>
          <w:color w:val="0000FF"/>
          <w:szCs w:val="22"/>
        </w:rPr>
        <w:t xml:space="preserve"> because matter cannot be converted into energy; agrees/not sure with </w:t>
      </w:r>
      <w:r>
        <w:rPr>
          <w:rFonts w:cs="Arial"/>
          <w:b/>
          <w:i/>
          <w:color w:val="0000FF"/>
          <w:szCs w:val="22"/>
        </w:rPr>
        <w:t>Andrea</w:t>
      </w:r>
      <w:r w:rsidRPr="002A1E05">
        <w:rPr>
          <w:rFonts w:cs="Arial"/>
          <w:b/>
          <w:i/>
          <w:color w:val="0000FF"/>
          <w:szCs w:val="22"/>
        </w:rPr>
        <w:t xml:space="preserve"> that air/gases can provide mass to plants; agrees or disagrees with </w:t>
      </w:r>
      <w:r>
        <w:rPr>
          <w:rFonts w:cs="Arial"/>
          <w:b/>
          <w:i/>
          <w:color w:val="0000FF"/>
          <w:szCs w:val="22"/>
        </w:rPr>
        <w:t>Mitch</w:t>
      </w:r>
      <w:r w:rsidRPr="002A1E05">
        <w:rPr>
          <w:rFonts w:cs="Arial"/>
          <w:b/>
          <w:i/>
          <w:color w:val="0000FF"/>
          <w:szCs w:val="22"/>
        </w:rPr>
        <w:t xml:space="preserve"> because soil nutrients and/or water provide mass to plants. </w:t>
      </w:r>
      <w:r w:rsidRPr="002A1E05">
        <w:rPr>
          <w:rFonts w:cs="Arial"/>
          <w:i/>
          <w:color w:val="0000FF"/>
          <w:szCs w:val="22"/>
        </w:rPr>
        <w:t xml:space="preserve">Level 3 responses says: i) sunlight is a source of matter for plants (agrees with </w:t>
      </w:r>
      <w:r>
        <w:rPr>
          <w:rFonts w:cs="Arial"/>
          <w:i/>
          <w:color w:val="0000FF"/>
          <w:szCs w:val="22"/>
        </w:rPr>
        <w:t>Jamal</w:t>
      </w:r>
      <w:r w:rsidRPr="002A1E05">
        <w:rPr>
          <w:rFonts w:cs="Arial"/>
          <w:i/>
          <w:color w:val="0000FF"/>
          <w:szCs w:val="22"/>
        </w:rPr>
        <w:t xml:space="preserve">) AND/OR ii) disagrees with </w:t>
      </w:r>
      <w:r>
        <w:rPr>
          <w:rFonts w:cs="Arial"/>
          <w:i/>
          <w:color w:val="0000FF"/>
          <w:szCs w:val="22"/>
        </w:rPr>
        <w:t>Andrea’s</w:t>
      </w:r>
      <w:r w:rsidRPr="002A1E05">
        <w:rPr>
          <w:rFonts w:cs="Arial"/>
          <w:i/>
          <w:color w:val="0000FF"/>
          <w:szCs w:val="22"/>
        </w:rPr>
        <w:t xml:space="preserve"> claim that air could account for the tree's increased mass. Level 2 responses only reason about 1 or 2 of the claims.  Level 1 responses reason about the claims in a force-dynamic way; e.g., i) the plant needs light, soil, water to grow, ii) air/gas cannot provide mass to the plant.  </w:t>
      </w:r>
    </w:p>
    <w:p w14:paraId="707FA37B" w14:textId="408C47C6" w:rsidR="007B1C78" w:rsidRPr="00FC7EEA" w:rsidRDefault="007B1C78" w:rsidP="69BE5017">
      <w:pPr>
        <w:textAlignment w:val="center"/>
        <w:rPr>
          <w:color w:val="FF0000"/>
        </w:rPr>
      </w:pPr>
    </w:p>
    <w:p w14:paraId="45A7C112" w14:textId="7A9B10FC" w:rsidR="2419F059" w:rsidRDefault="4BFED103" w:rsidP="4BFED103">
      <w:r w:rsidRPr="4BFED103">
        <w:rPr>
          <w:rFonts w:eastAsia="Arial" w:cs="Arial"/>
        </w:rPr>
        <w:t xml:space="preserve">c. The class does an experiment to investigate how a </w:t>
      </w:r>
      <w:r>
        <w:t>Spartina</w:t>
      </w:r>
      <w:r w:rsidRPr="4BFED103">
        <w:rPr>
          <w:rFonts w:eastAsia="Arial" w:cs="Arial"/>
        </w:rPr>
        <w:t xml:space="preserve"> grows. They started by selecting six </w:t>
      </w:r>
      <w:r w:rsidRPr="4BFED103">
        <w:rPr>
          <w:rFonts w:eastAsia="Arial" w:cs="Arial"/>
          <w:b/>
          <w:bCs/>
        </w:rPr>
        <w:t>identical</w:t>
      </w:r>
      <w:r w:rsidRPr="4BFED103">
        <w:rPr>
          <w:rFonts w:eastAsia="Arial" w:cs="Arial"/>
        </w:rPr>
        <w:t xml:space="preserve"> </w:t>
      </w:r>
      <w:r>
        <w:t>Spartinas</w:t>
      </w:r>
      <w:r w:rsidRPr="4BFED103">
        <w:rPr>
          <w:rFonts w:eastAsia="Arial" w:cs="Arial"/>
        </w:rPr>
        <w:t xml:space="preserve">. Three of those plants were grown in regular soil. The other three plants had extra soil nutrients added to the soil in the pots. They put all six plants under </w:t>
      </w:r>
      <w:r w:rsidRPr="4BFED103">
        <w:rPr>
          <w:rFonts w:eastAsia="Arial" w:cs="Arial"/>
          <w:b/>
          <w:bCs/>
        </w:rPr>
        <w:t>identical</w:t>
      </w:r>
      <w:r w:rsidRPr="4BFED103">
        <w:rPr>
          <w:rFonts w:eastAsia="Arial" w:cs="Arial"/>
        </w:rPr>
        <w:t xml:space="preserve"> conditions (i.e., the same light conditions, the same watering conditions) and let them continue growing for one month. At the end of the month, the class weighed each of the six Spartinas and recorded their weights in the table below. They also recorded the weight of the soil nutrients added to three of the pots. </w:t>
      </w:r>
    </w:p>
    <w:p w14:paraId="4A316198" w14:textId="6310A47B" w:rsidR="007B1C78" w:rsidRPr="00FC7EEA" w:rsidRDefault="007B1C78" w:rsidP="5A1E48CA">
      <w:pPr>
        <w:rPr>
          <w:rFonts w:cs="Arial"/>
        </w:rPr>
      </w:pPr>
    </w:p>
    <w:tbl>
      <w:tblPr>
        <w:tblStyle w:val="TableGrid"/>
        <w:tblW w:w="0" w:type="auto"/>
        <w:tblLook w:val="04A0" w:firstRow="1" w:lastRow="0" w:firstColumn="1" w:lastColumn="0" w:noHBand="0" w:noVBand="1"/>
      </w:tblPr>
      <w:tblGrid>
        <w:gridCol w:w="1368"/>
        <w:gridCol w:w="1368"/>
        <w:gridCol w:w="1368"/>
        <w:gridCol w:w="1368"/>
        <w:gridCol w:w="1368"/>
        <w:gridCol w:w="1368"/>
        <w:gridCol w:w="1368"/>
      </w:tblGrid>
      <w:tr w:rsidR="007B1C78" w:rsidRPr="00FC7EEA" w14:paraId="488512D1" w14:textId="77777777" w:rsidTr="0FE73A03">
        <w:tc>
          <w:tcPr>
            <w:tcW w:w="4104" w:type="dxa"/>
            <w:gridSpan w:val="3"/>
            <w:tcBorders>
              <w:right w:val="single" w:sz="4" w:space="0" w:color="auto"/>
            </w:tcBorders>
          </w:tcPr>
          <w:p w14:paraId="6379E15A" w14:textId="333D057A" w:rsidR="007B1C78" w:rsidRPr="00FC7EEA" w:rsidRDefault="0FE73A03" w:rsidP="0FE73A03">
            <w:pPr>
              <w:jc w:val="center"/>
              <w:rPr>
                <w:rFonts w:cs="Arial"/>
                <w:b/>
                <w:bCs/>
              </w:rPr>
            </w:pPr>
            <w:r w:rsidRPr="0FE73A03">
              <w:rPr>
                <w:rFonts w:cs="Arial"/>
                <w:b/>
                <w:bCs/>
              </w:rPr>
              <w:t>Spartinas with regular soil</w:t>
            </w:r>
          </w:p>
        </w:tc>
        <w:tc>
          <w:tcPr>
            <w:tcW w:w="1368" w:type="dxa"/>
            <w:tcBorders>
              <w:top w:val="nil"/>
              <w:left w:val="single" w:sz="4" w:space="0" w:color="auto"/>
              <w:bottom w:val="nil"/>
              <w:right w:val="single" w:sz="4" w:space="0" w:color="auto"/>
            </w:tcBorders>
          </w:tcPr>
          <w:p w14:paraId="55C7316E" w14:textId="77777777" w:rsidR="007B1C78" w:rsidRPr="00FC7EEA" w:rsidRDefault="007B1C78" w:rsidP="5A1E48CA">
            <w:pPr>
              <w:rPr>
                <w:rFonts w:cs="Arial"/>
              </w:rPr>
            </w:pPr>
          </w:p>
        </w:tc>
        <w:tc>
          <w:tcPr>
            <w:tcW w:w="4104" w:type="dxa"/>
            <w:gridSpan w:val="3"/>
            <w:tcBorders>
              <w:left w:val="single" w:sz="4" w:space="0" w:color="auto"/>
            </w:tcBorders>
          </w:tcPr>
          <w:p w14:paraId="55C02CD7" w14:textId="074B6BB9" w:rsidR="007B1C78" w:rsidRPr="00FC7EEA" w:rsidRDefault="0FE73A03" w:rsidP="0FE73A03">
            <w:pPr>
              <w:jc w:val="center"/>
              <w:rPr>
                <w:rFonts w:cs="Arial"/>
                <w:b/>
                <w:bCs/>
              </w:rPr>
            </w:pPr>
            <w:r w:rsidRPr="0FE73A03">
              <w:rPr>
                <w:rFonts w:cs="Arial"/>
                <w:b/>
                <w:bCs/>
              </w:rPr>
              <w:t>Spartinas with regular soil plus soil nutrients</w:t>
            </w:r>
          </w:p>
        </w:tc>
      </w:tr>
      <w:tr w:rsidR="007B1C78" w:rsidRPr="00FC7EEA" w14:paraId="127B7C5F" w14:textId="77777777" w:rsidTr="0FE73A03">
        <w:tc>
          <w:tcPr>
            <w:tcW w:w="1368" w:type="dxa"/>
          </w:tcPr>
          <w:p w14:paraId="342FA62E" w14:textId="77777777" w:rsidR="007B1C78" w:rsidRPr="00FC7EEA" w:rsidRDefault="5A1E48CA" w:rsidP="5A1E48CA">
            <w:pPr>
              <w:rPr>
                <w:rFonts w:cs="Arial"/>
              </w:rPr>
            </w:pPr>
            <w:r w:rsidRPr="5A1E48CA">
              <w:rPr>
                <w:rFonts w:cs="Arial"/>
              </w:rPr>
              <w:t>Plant</w:t>
            </w:r>
          </w:p>
        </w:tc>
        <w:tc>
          <w:tcPr>
            <w:tcW w:w="1368" w:type="dxa"/>
          </w:tcPr>
          <w:p w14:paraId="23070CC7" w14:textId="77777777" w:rsidR="007B1C78" w:rsidRPr="00FC7EEA" w:rsidRDefault="5A1E48CA" w:rsidP="5A1E48CA">
            <w:pPr>
              <w:rPr>
                <w:rFonts w:cs="Arial"/>
              </w:rPr>
            </w:pPr>
            <w:r w:rsidRPr="5A1E48CA">
              <w:rPr>
                <w:rFonts w:cs="Arial"/>
              </w:rPr>
              <w:t>Mass of nutrients added (grams)</w:t>
            </w:r>
          </w:p>
        </w:tc>
        <w:tc>
          <w:tcPr>
            <w:tcW w:w="1368" w:type="dxa"/>
            <w:tcBorders>
              <w:right w:val="single" w:sz="4" w:space="0" w:color="auto"/>
            </w:tcBorders>
          </w:tcPr>
          <w:p w14:paraId="6081EE81" w14:textId="77777777" w:rsidR="007B1C78" w:rsidRPr="00FC7EEA" w:rsidRDefault="5A1E48CA" w:rsidP="5A1E48CA">
            <w:pPr>
              <w:rPr>
                <w:rFonts w:cs="Arial"/>
              </w:rPr>
            </w:pPr>
            <w:r w:rsidRPr="5A1E48CA">
              <w:rPr>
                <w:rFonts w:cs="Arial"/>
              </w:rPr>
              <w:t>Mass gained by plant (grams)</w:t>
            </w:r>
          </w:p>
        </w:tc>
        <w:tc>
          <w:tcPr>
            <w:tcW w:w="1368" w:type="dxa"/>
            <w:tcBorders>
              <w:top w:val="nil"/>
              <w:left w:val="single" w:sz="4" w:space="0" w:color="auto"/>
              <w:bottom w:val="nil"/>
              <w:right w:val="single" w:sz="4" w:space="0" w:color="auto"/>
            </w:tcBorders>
          </w:tcPr>
          <w:p w14:paraId="73A7BE40" w14:textId="77777777" w:rsidR="007B1C78" w:rsidRPr="00FC7EEA" w:rsidRDefault="007B1C78" w:rsidP="5A1E48CA">
            <w:pPr>
              <w:rPr>
                <w:rFonts w:cs="Arial"/>
              </w:rPr>
            </w:pPr>
          </w:p>
        </w:tc>
        <w:tc>
          <w:tcPr>
            <w:tcW w:w="1368" w:type="dxa"/>
            <w:tcBorders>
              <w:left w:val="single" w:sz="4" w:space="0" w:color="auto"/>
            </w:tcBorders>
          </w:tcPr>
          <w:p w14:paraId="053A92F7" w14:textId="77777777" w:rsidR="007B1C78" w:rsidRPr="00FC7EEA" w:rsidRDefault="5A1E48CA" w:rsidP="5A1E48CA">
            <w:pPr>
              <w:rPr>
                <w:rFonts w:cs="Arial"/>
              </w:rPr>
            </w:pPr>
            <w:r w:rsidRPr="5A1E48CA">
              <w:rPr>
                <w:rFonts w:cs="Arial"/>
              </w:rPr>
              <w:t>Plant</w:t>
            </w:r>
          </w:p>
        </w:tc>
        <w:tc>
          <w:tcPr>
            <w:tcW w:w="1368" w:type="dxa"/>
          </w:tcPr>
          <w:p w14:paraId="3324CEFE" w14:textId="77777777" w:rsidR="007B1C78" w:rsidRPr="00FC7EEA" w:rsidRDefault="5A1E48CA" w:rsidP="5A1E48CA">
            <w:pPr>
              <w:rPr>
                <w:rFonts w:cs="Arial"/>
              </w:rPr>
            </w:pPr>
            <w:r w:rsidRPr="5A1E48CA">
              <w:rPr>
                <w:rFonts w:cs="Arial"/>
              </w:rPr>
              <w:t>Mass of nutrients added (grams)</w:t>
            </w:r>
          </w:p>
        </w:tc>
        <w:tc>
          <w:tcPr>
            <w:tcW w:w="1368" w:type="dxa"/>
          </w:tcPr>
          <w:p w14:paraId="2625C822" w14:textId="77777777" w:rsidR="007B1C78" w:rsidRPr="00FC7EEA" w:rsidRDefault="5A1E48CA" w:rsidP="5A1E48CA">
            <w:pPr>
              <w:rPr>
                <w:rFonts w:cs="Arial"/>
              </w:rPr>
            </w:pPr>
            <w:r w:rsidRPr="5A1E48CA">
              <w:rPr>
                <w:rFonts w:cs="Arial"/>
              </w:rPr>
              <w:t>Mass gained by plant (grams)</w:t>
            </w:r>
          </w:p>
        </w:tc>
      </w:tr>
      <w:tr w:rsidR="007B1C78" w:rsidRPr="00FC7EEA" w14:paraId="017EB194" w14:textId="77777777" w:rsidTr="0FE73A03">
        <w:tc>
          <w:tcPr>
            <w:tcW w:w="1368" w:type="dxa"/>
          </w:tcPr>
          <w:p w14:paraId="265F0EF2" w14:textId="77777777" w:rsidR="007B1C78" w:rsidRPr="00FC7EEA" w:rsidRDefault="33395AFE" w:rsidP="33395AFE">
            <w:pPr>
              <w:rPr>
                <w:rFonts w:cs="Arial"/>
              </w:rPr>
            </w:pPr>
            <w:r w:rsidRPr="33395AFE">
              <w:rPr>
                <w:rFonts w:cs="Arial"/>
              </w:rPr>
              <w:t>1</w:t>
            </w:r>
          </w:p>
        </w:tc>
        <w:tc>
          <w:tcPr>
            <w:tcW w:w="1368" w:type="dxa"/>
          </w:tcPr>
          <w:p w14:paraId="27CD29DD"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4CBD5DC" w14:textId="646A7181" w:rsidR="007B1C78" w:rsidRPr="00FC7EEA" w:rsidRDefault="4BFED103" w:rsidP="4BFED103">
            <w:pPr>
              <w:jc w:val="center"/>
              <w:rPr>
                <w:rFonts w:cs="Arial"/>
              </w:rPr>
            </w:pPr>
            <w:r w:rsidRPr="4BFED103">
              <w:rPr>
                <w:rFonts w:cs="Arial"/>
              </w:rPr>
              <w:t>30</w:t>
            </w:r>
          </w:p>
        </w:tc>
        <w:tc>
          <w:tcPr>
            <w:tcW w:w="1368" w:type="dxa"/>
            <w:tcBorders>
              <w:top w:val="nil"/>
              <w:left w:val="single" w:sz="4" w:space="0" w:color="auto"/>
              <w:bottom w:val="nil"/>
              <w:right w:val="single" w:sz="4" w:space="0" w:color="auto"/>
            </w:tcBorders>
          </w:tcPr>
          <w:p w14:paraId="1AD812D8" w14:textId="77777777" w:rsidR="007B1C78" w:rsidRPr="00FC7EEA" w:rsidRDefault="007B1C78" w:rsidP="5A1E48CA">
            <w:pPr>
              <w:rPr>
                <w:rFonts w:cs="Arial"/>
              </w:rPr>
            </w:pPr>
          </w:p>
        </w:tc>
        <w:tc>
          <w:tcPr>
            <w:tcW w:w="1368" w:type="dxa"/>
            <w:tcBorders>
              <w:left w:val="single" w:sz="4" w:space="0" w:color="auto"/>
            </w:tcBorders>
          </w:tcPr>
          <w:p w14:paraId="6E57AB9A" w14:textId="5173E445" w:rsidR="007B1C78" w:rsidRPr="00FC7EEA" w:rsidRDefault="33395AFE" w:rsidP="33395AFE">
            <w:pPr>
              <w:rPr>
                <w:rFonts w:cs="Arial"/>
              </w:rPr>
            </w:pPr>
            <w:r w:rsidRPr="33395AFE">
              <w:rPr>
                <w:rFonts w:cs="Arial"/>
              </w:rPr>
              <w:t>4</w:t>
            </w:r>
          </w:p>
        </w:tc>
        <w:tc>
          <w:tcPr>
            <w:tcW w:w="1368" w:type="dxa"/>
          </w:tcPr>
          <w:p w14:paraId="345F298F"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41CA1B1B" w14:textId="35943AC6" w:rsidR="007B1C78" w:rsidRPr="00FC7EEA" w:rsidRDefault="4BFED103" w:rsidP="4BFED103">
            <w:pPr>
              <w:jc w:val="center"/>
              <w:rPr>
                <w:rFonts w:cs="Arial"/>
              </w:rPr>
            </w:pPr>
            <w:r w:rsidRPr="4BFED103">
              <w:rPr>
                <w:rFonts w:cs="Arial"/>
              </w:rPr>
              <w:t>48</w:t>
            </w:r>
          </w:p>
        </w:tc>
      </w:tr>
      <w:tr w:rsidR="007B1C78" w:rsidRPr="00FC7EEA" w14:paraId="0A550D75" w14:textId="77777777" w:rsidTr="0FE73A03">
        <w:tc>
          <w:tcPr>
            <w:tcW w:w="1368" w:type="dxa"/>
          </w:tcPr>
          <w:p w14:paraId="746F3B47" w14:textId="77777777" w:rsidR="007B1C78" w:rsidRPr="00FC7EEA" w:rsidRDefault="33395AFE" w:rsidP="33395AFE">
            <w:pPr>
              <w:rPr>
                <w:rFonts w:cs="Arial"/>
              </w:rPr>
            </w:pPr>
            <w:r w:rsidRPr="33395AFE">
              <w:rPr>
                <w:rFonts w:cs="Arial"/>
              </w:rPr>
              <w:lastRenderedPageBreak/>
              <w:t>2</w:t>
            </w:r>
          </w:p>
        </w:tc>
        <w:tc>
          <w:tcPr>
            <w:tcW w:w="1368" w:type="dxa"/>
          </w:tcPr>
          <w:p w14:paraId="6A41FBB1"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061A612" w14:textId="43885185" w:rsidR="007B1C78" w:rsidRPr="00FC7EEA" w:rsidRDefault="4BFED103" w:rsidP="4BFED103">
            <w:pPr>
              <w:jc w:val="center"/>
              <w:rPr>
                <w:rFonts w:cs="Arial"/>
              </w:rPr>
            </w:pPr>
            <w:r w:rsidRPr="4BFED103">
              <w:rPr>
                <w:rFonts w:cs="Arial"/>
              </w:rPr>
              <w:t>31</w:t>
            </w:r>
          </w:p>
        </w:tc>
        <w:tc>
          <w:tcPr>
            <w:tcW w:w="1368" w:type="dxa"/>
            <w:tcBorders>
              <w:top w:val="nil"/>
              <w:left w:val="single" w:sz="4" w:space="0" w:color="auto"/>
              <w:bottom w:val="nil"/>
              <w:right w:val="single" w:sz="4" w:space="0" w:color="auto"/>
            </w:tcBorders>
          </w:tcPr>
          <w:p w14:paraId="3D2CC22D" w14:textId="77777777" w:rsidR="007B1C78" w:rsidRPr="00FC7EEA" w:rsidRDefault="007B1C78" w:rsidP="5A1E48CA">
            <w:pPr>
              <w:rPr>
                <w:rFonts w:cs="Arial"/>
              </w:rPr>
            </w:pPr>
          </w:p>
        </w:tc>
        <w:tc>
          <w:tcPr>
            <w:tcW w:w="1368" w:type="dxa"/>
            <w:tcBorders>
              <w:left w:val="single" w:sz="4" w:space="0" w:color="auto"/>
            </w:tcBorders>
          </w:tcPr>
          <w:p w14:paraId="792216AE" w14:textId="06276643" w:rsidR="007B1C78" w:rsidRPr="00FC7EEA" w:rsidRDefault="33395AFE" w:rsidP="33395AFE">
            <w:pPr>
              <w:rPr>
                <w:rFonts w:cs="Arial"/>
              </w:rPr>
            </w:pPr>
            <w:r w:rsidRPr="33395AFE">
              <w:rPr>
                <w:rFonts w:cs="Arial"/>
              </w:rPr>
              <w:t>5</w:t>
            </w:r>
          </w:p>
        </w:tc>
        <w:tc>
          <w:tcPr>
            <w:tcW w:w="1368" w:type="dxa"/>
          </w:tcPr>
          <w:p w14:paraId="2BCD13BD"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757AFD51" w14:textId="20863DAD" w:rsidR="007B1C78" w:rsidRPr="00FC7EEA" w:rsidRDefault="4BFED103" w:rsidP="4BFED103">
            <w:pPr>
              <w:jc w:val="center"/>
              <w:rPr>
                <w:rFonts w:cs="Arial"/>
              </w:rPr>
            </w:pPr>
            <w:r w:rsidRPr="4BFED103">
              <w:rPr>
                <w:rFonts w:cs="Arial"/>
              </w:rPr>
              <w:t>41</w:t>
            </w:r>
          </w:p>
        </w:tc>
      </w:tr>
      <w:tr w:rsidR="007B1C78" w:rsidRPr="00FC7EEA" w14:paraId="4CAAED85" w14:textId="77777777" w:rsidTr="0FE73A03">
        <w:tc>
          <w:tcPr>
            <w:tcW w:w="1368" w:type="dxa"/>
          </w:tcPr>
          <w:p w14:paraId="7BF1ECE2" w14:textId="77777777" w:rsidR="007B1C78" w:rsidRPr="00FC7EEA" w:rsidRDefault="33395AFE" w:rsidP="33395AFE">
            <w:pPr>
              <w:rPr>
                <w:rFonts w:cs="Arial"/>
              </w:rPr>
            </w:pPr>
            <w:r w:rsidRPr="33395AFE">
              <w:rPr>
                <w:rFonts w:cs="Arial"/>
              </w:rPr>
              <w:t>3</w:t>
            </w:r>
          </w:p>
        </w:tc>
        <w:tc>
          <w:tcPr>
            <w:tcW w:w="1368" w:type="dxa"/>
          </w:tcPr>
          <w:p w14:paraId="0B19A0D4"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713B88E7" w14:textId="448A7A06" w:rsidR="007B1C78" w:rsidRPr="00FC7EEA" w:rsidRDefault="4BFED103" w:rsidP="4BFED103">
            <w:pPr>
              <w:jc w:val="center"/>
              <w:rPr>
                <w:rFonts w:cs="Arial"/>
              </w:rPr>
            </w:pPr>
            <w:r w:rsidRPr="4BFED103">
              <w:rPr>
                <w:rFonts w:cs="Arial"/>
              </w:rPr>
              <w:t>29</w:t>
            </w:r>
          </w:p>
        </w:tc>
        <w:tc>
          <w:tcPr>
            <w:tcW w:w="1368" w:type="dxa"/>
            <w:tcBorders>
              <w:top w:val="nil"/>
              <w:left w:val="single" w:sz="4" w:space="0" w:color="auto"/>
              <w:bottom w:val="nil"/>
              <w:right w:val="single" w:sz="4" w:space="0" w:color="auto"/>
            </w:tcBorders>
          </w:tcPr>
          <w:p w14:paraId="14000659" w14:textId="77777777" w:rsidR="007B1C78" w:rsidRPr="00FC7EEA" w:rsidRDefault="007B1C78" w:rsidP="5A1E48CA">
            <w:pPr>
              <w:rPr>
                <w:rFonts w:cs="Arial"/>
              </w:rPr>
            </w:pPr>
          </w:p>
        </w:tc>
        <w:tc>
          <w:tcPr>
            <w:tcW w:w="1368" w:type="dxa"/>
            <w:tcBorders>
              <w:left w:val="single" w:sz="4" w:space="0" w:color="auto"/>
            </w:tcBorders>
          </w:tcPr>
          <w:p w14:paraId="600044B2" w14:textId="59AE0C18" w:rsidR="007B1C78" w:rsidRPr="00FC7EEA" w:rsidRDefault="33395AFE" w:rsidP="33395AFE">
            <w:pPr>
              <w:rPr>
                <w:rFonts w:cs="Arial"/>
              </w:rPr>
            </w:pPr>
            <w:r w:rsidRPr="33395AFE">
              <w:rPr>
                <w:rFonts w:cs="Arial"/>
              </w:rPr>
              <w:t>6</w:t>
            </w:r>
          </w:p>
        </w:tc>
        <w:tc>
          <w:tcPr>
            <w:tcW w:w="1368" w:type="dxa"/>
          </w:tcPr>
          <w:p w14:paraId="05583BA2"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24F45699" w14:textId="7370687B" w:rsidR="007B1C78" w:rsidRPr="00FC7EEA" w:rsidRDefault="4BFED103" w:rsidP="4BFED103">
            <w:pPr>
              <w:jc w:val="center"/>
              <w:rPr>
                <w:rFonts w:cs="Arial"/>
              </w:rPr>
            </w:pPr>
            <w:r w:rsidRPr="4BFED103">
              <w:rPr>
                <w:rFonts w:cs="Arial"/>
              </w:rPr>
              <w:t>47</w:t>
            </w:r>
          </w:p>
        </w:tc>
      </w:tr>
      <w:tr w:rsidR="007B1C78" w:rsidRPr="00FC7EEA" w14:paraId="0CF5F3D8" w14:textId="77777777" w:rsidTr="0FE73A03">
        <w:tc>
          <w:tcPr>
            <w:tcW w:w="1368" w:type="dxa"/>
          </w:tcPr>
          <w:p w14:paraId="5466DB29" w14:textId="77777777" w:rsidR="007B1C78" w:rsidRPr="00FC7EEA" w:rsidRDefault="5A1E48CA" w:rsidP="5A1E48CA">
            <w:pPr>
              <w:rPr>
                <w:rFonts w:cs="Arial"/>
                <w:b/>
                <w:bCs/>
              </w:rPr>
            </w:pPr>
            <w:r w:rsidRPr="5A1E48CA">
              <w:rPr>
                <w:rFonts w:cs="Arial"/>
                <w:b/>
                <w:bCs/>
              </w:rPr>
              <w:t>Average</w:t>
            </w:r>
          </w:p>
        </w:tc>
        <w:tc>
          <w:tcPr>
            <w:tcW w:w="1368" w:type="dxa"/>
          </w:tcPr>
          <w:p w14:paraId="08F2978E" w14:textId="77777777" w:rsidR="007B1C78" w:rsidRPr="00FC7EEA" w:rsidRDefault="33395AFE" w:rsidP="33395AFE">
            <w:pPr>
              <w:jc w:val="center"/>
              <w:rPr>
                <w:rFonts w:eastAsiaTheme="minorEastAsia" w:cs="Arial"/>
                <w:b/>
                <w:bCs/>
              </w:rPr>
            </w:pPr>
            <w:r w:rsidRPr="33395AFE">
              <w:rPr>
                <w:rFonts w:cs="Arial"/>
                <w:b/>
                <w:bCs/>
              </w:rPr>
              <w:t>0</w:t>
            </w:r>
          </w:p>
        </w:tc>
        <w:tc>
          <w:tcPr>
            <w:tcW w:w="1368" w:type="dxa"/>
            <w:tcBorders>
              <w:right w:val="single" w:sz="4" w:space="0" w:color="auto"/>
            </w:tcBorders>
          </w:tcPr>
          <w:p w14:paraId="5DACC607" w14:textId="790A4ACE" w:rsidR="007B1C78" w:rsidRPr="00FC7EEA" w:rsidRDefault="4BFED103" w:rsidP="4BFED103">
            <w:pPr>
              <w:jc w:val="center"/>
              <w:rPr>
                <w:rFonts w:cs="Arial"/>
                <w:b/>
                <w:bCs/>
              </w:rPr>
            </w:pPr>
            <w:r w:rsidRPr="4BFED103">
              <w:rPr>
                <w:rFonts w:cs="Arial"/>
                <w:b/>
                <w:bCs/>
              </w:rPr>
              <w:t>30</w:t>
            </w:r>
          </w:p>
        </w:tc>
        <w:tc>
          <w:tcPr>
            <w:tcW w:w="1368" w:type="dxa"/>
            <w:tcBorders>
              <w:top w:val="nil"/>
              <w:left w:val="single" w:sz="4" w:space="0" w:color="auto"/>
              <w:bottom w:val="nil"/>
              <w:right w:val="single" w:sz="4" w:space="0" w:color="auto"/>
            </w:tcBorders>
          </w:tcPr>
          <w:p w14:paraId="4835D129" w14:textId="77777777" w:rsidR="007B1C78" w:rsidRPr="00FC7EEA" w:rsidRDefault="007B1C78" w:rsidP="5A1E48CA">
            <w:pPr>
              <w:rPr>
                <w:rFonts w:cs="Arial"/>
              </w:rPr>
            </w:pPr>
          </w:p>
        </w:tc>
        <w:tc>
          <w:tcPr>
            <w:tcW w:w="1368" w:type="dxa"/>
            <w:tcBorders>
              <w:left w:val="single" w:sz="4" w:space="0" w:color="auto"/>
            </w:tcBorders>
          </w:tcPr>
          <w:p w14:paraId="53A5EAD5" w14:textId="77777777" w:rsidR="007B1C78" w:rsidRPr="00FC7EEA" w:rsidRDefault="5A1E48CA" w:rsidP="5A1E48CA">
            <w:pPr>
              <w:rPr>
                <w:rFonts w:cs="Arial"/>
                <w:b/>
                <w:bCs/>
              </w:rPr>
            </w:pPr>
            <w:r w:rsidRPr="5A1E48CA">
              <w:rPr>
                <w:rFonts w:cs="Arial"/>
                <w:b/>
                <w:bCs/>
              </w:rPr>
              <w:t>Average</w:t>
            </w:r>
          </w:p>
        </w:tc>
        <w:tc>
          <w:tcPr>
            <w:tcW w:w="1368" w:type="dxa"/>
          </w:tcPr>
          <w:p w14:paraId="1F2EDE86" w14:textId="77777777" w:rsidR="007B1C78" w:rsidRPr="00FC7EEA" w:rsidRDefault="33395AFE" w:rsidP="33395AFE">
            <w:pPr>
              <w:jc w:val="center"/>
              <w:rPr>
                <w:rFonts w:eastAsiaTheme="minorEastAsia" w:cs="Arial"/>
                <w:b/>
                <w:bCs/>
              </w:rPr>
            </w:pPr>
            <w:r w:rsidRPr="33395AFE">
              <w:rPr>
                <w:rFonts w:cs="Arial"/>
                <w:b/>
                <w:bCs/>
              </w:rPr>
              <w:t>3</w:t>
            </w:r>
          </w:p>
        </w:tc>
        <w:tc>
          <w:tcPr>
            <w:tcW w:w="1368" w:type="dxa"/>
          </w:tcPr>
          <w:p w14:paraId="641B78CB" w14:textId="0B1455EA" w:rsidR="007B1C78" w:rsidRPr="00FC7EEA" w:rsidRDefault="4BFED103" w:rsidP="4BFED103">
            <w:pPr>
              <w:jc w:val="center"/>
              <w:rPr>
                <w:rFonts w:cs="Arial"/>
                <w:b/>
                <w:bCs/>
              </w:rPr>
            </w:pPr>
            <w:r w:rsidRPr="4BFED103">
              <w:rPr>
                <w:rFonts w:cs="Arial"/>
                <w:b/>
                <w:bCs/>
              </w:rPr>
              <w:t>45</w:t>
            </w:r>
          </w:p>
        </w:tc>
      </w:tr>
    </w:tbl>
    <w:p w14:paraId="0A0BF7CB" w14:textId="77777777" w:rsidR="00CE47B9" w:rsidRDefault="00CE47B9" w:rsidP="3A1D4AFD">
      <w:pPr>
        <w:rPr>
          <w:rFonts w:cs="Arial"/>
        </w:rPr>
      </w:pPr>
    </w:p>
    <w:p w14:paraId="38121F2D" w14:textId="6621794F" w:rsidR="007B1C78" w:rsidRPr="00753653" w:rsidRDefault="5E685218" w:rsidP="5E685218">
      <w:pPr>
        <w:textAlignment w:val="center"/>
        <w:rPr>
          <w:rFonts w:cs="Arial"/>
        </w:rPr>
      </w:pPr>
      <w:r w:rsidRPr="5E685218">
        <w:rPr>
          <w:rFonts w:cs="Arial"/>
        </w:rPr>
        <w:t>Whose idea do you think is best supported by the data?  (Circle one choice.)</w:t>
      </w:r>
    </w:p>
    <w:p w14:paraId="2A42CBC1" w14:textId="42148BBA" w:rsidR="007B1C78" w:rsidRPr="00753653" w:rsidRDefault="0005135E" w:rsidP="114D2197">
      <w:pPr>
        <w:pStyle w:val="ListParagraph"/>
        <w:numPr>
          <w:ilvl w:val="0"/>
          <w:numId w:val="28"/>
        </w:numPr>
        <w:spacing w:after="0"/>
        <w:textAlignment w:val="center"/>
        <w:rPr>
          <w:rFonts w:eastAsia="Times New Roman" w:cs="Arial"/>
        </w:rPr>
      </w:pPr>
      <w:r>
        <w:rPr>
          <w:rFonts w:eastAsia="Times New Roman" w:cs="Arial"/>
        </w:rPr>
        <w:t>Mitch’s</w:t>
      </w:r>
    </w:p>
    <w:p w14:paraId="5F8F6CC0" w14:textId="4310861A" w:rsidR="007B1C78" w:rsidRPr="001C601B" w:rsidRDefault="0005135E" w:rsidP="114D2197">
      <w:pPr>
        <w:pStyle w:val="ListParagraph"/>
        <w:numPr>
          <w:ilvl w:val="0"/>
          <w:numId w:val="28"/>
        </w:numPr>
        <w:spacing w:after="0"/>
        <w:textAlignment w:val="center"/>
        <w:rPr>
          <w:rFonts w:eastAsia="Times New Roman" w:cs="Arial"/>
          <w:b/>
          <w:i/>
        </w:rPr>
      </w:pPr>
      <w:r w:rsidRPr="001C601B">
        <w:rPr>
          <w:rFonts w:eastAsia="Times New Roman" w:cs="Arial"/>
          <w:b/>
          <w:i/>
          <w:color w:val="0432FF"/>
        </w:rPr>
        <w:t>Andrea’s</w:t>
      </w:r>
      <w:r w:rsidR="114D2197" w:rsidRPr="001C601B">
        <w:rPr>
          <w:rFonts w:eastAsia="Times New Roman" w:cs="Arial"/>
          <w:b/>
          <w:i/>
          <w:color w:val="0432FF"/>
        </w:rPr>
        <w:t xml:space="preserve"> </w:t>
      </w:r>
    </w:p>
    <w:p w14:paraId="082DCE16" w14:textId="5009659D" w:rsidR="00CE47B9" w:rsidRDefault="0005135E" w:rsidP="00CE47B9">
      <w:pPr>
        <w:pStyle w:val="ListParagraph"/>
        <w:numPr>
          <w:ilvl w:val="0"/>
          <w:numId w:val="28"/>
        </w:numPr>
        <w:spacing w:after="120"/>
        <w:textAlignment w:val="center"/>
        <w:rPr>
          <w:rFonts w:eastAsia="Times New Roman" w:cs="Arial"/>
        </w:rPr>
      </w:pPr>
      <w:r>
        <w:rPr>
          <w:rFonts w:eastAsia="Times New Roman" w:cs="Arial"/>
        </w:rPr>
        <w:t>Jamal’s</w:t>
      </w:r>
    </w:p>
    <w:p w14:paraId="04FA9C63" w14:textId="7834991E" w:rsidR="001C601B" w:rsidRPr="001C601B" w:rsidRDefault="001C601B" w:rsidP="001C601B">
      <w:pPr>
        <w:spacing w:after="120"/>
        <w:textAlignment w:val="center"/>
        <w:rPr>
          <w:rFonts w:cs="Arial"/>
          <w:i/>
          <w:color w:val="FF0000"/>
        </w:rPr>
      </w:pPr>
      <w:r>
        <w:rPr>
          <w:rFonts w:cs="Arial"/>
          <w:i/>
          <w:color w:val="FF0000"/>
        </w:rPr>
        <w:t>1 point for correct response.</w:t>
      </w:r>
    </w:p>
    <w:p w14:paraId="2FAC42E0" w14:textId="584B24E2" w:rsidR="007B1C78" w:rsidRPr="00EA318A" w:rsidRDefault="114D2197" w:rsidP="00EA318A">
      <w:pPr>
        <w:textAlignment w:val="center"/>
        <w:rPr>
          <w:rFonts w:cs="Arial"/>
        </w:rPr>
      </w:pPr>
      <w:r w:rsidRPr="114D2197">
        <w:rPr>
          <w:rFonts w:cs="Arial"/>
        </w:rPr>
        <w:t xml:space="preserve">Explain how the patterns in the data support the claim that you </w:t>
      </w:r>
      <w:bookmarkStart w:id="0" w:name="_GoBack"/>
      <w:r w:rsidRPr="114D2197">
        <w:rPr>
          <w:rFonts w:cs="Arial"/>
        </w:rPr>
        <w:t>chose</w:t>
      </w:r>
      <w:bookmarkEnd w:id="0"/>
      <w:r w:rsidRPr="114D2197">
        <w:rPr>
          <w:rFonts w:cs="Arial"/>
        </w:rPr>
        <w:t>.</w:t>
      </w:r>
    </w:p>
    <w:p w14:paraId="2C3A6BED" w14:textId="75EAD724" w:rsidR="00EA318A" w:rsidRPr="002A1E05" w:rsidRDefault="00EA318A" w:rsidP="00EA318A">
      <w:pPr>
        <w:rPr>
          <w:rFonts w:cs="Arial"/>
          <w:b/>
          <w:i/>
          <w:noProof/>
          <w:color w:val="0000FF"/>
          <w:szCs w:val="22"/>
        </w:rPr>
      </w:pPr>
      <w:r w:rsidRPr="002A1E05">
        <w:rPr>
          <w:rFonts w:cs="Arial"/>
          <w:b/>
          <w:i/>
          <w:noProof/>
          <w:color w:val="0000FF"/>
          <w:szCs w:val="22"/>
        </w:rPr>
        <w:t xml:space="preserve">Level 4 responses recognizes there is an unaccounted for matter pool between the amount of soil nutrients added and their increase in growth; uses this mass discrepancy to explain why </w:t>
      </w:r>
      <w:r>
        <w:rPr>
          <w:rFonts w:cs="Arial"/>
          <w:b/>
          <w:i/>
          <w:noProof/>
          <w:color w:val="0000FF"/>
          <w:szCs w:val="22"/>
        </w:rPr>
        <w:t>Andrea’s</w:t>
      </w:r>
      <w:r w:rsidRPr="002A1E05">
        <w:rPr>
          <w:rFonts w:cs="Arial"/>
          <w:b/>
          <w:i/>
          <w:noProof/>
          <w:color w:val="0000FF"/>
          <w:szCs w:val="22"/>
        </w:rPr>
        <w:t xml:space="preserve"> claim is correct.</w:t>
      </w:r>
      <w:r w:rsidRPr="002A1E05">
        <w:rPr>
          <w:rFonts w:cs="Arial"/>
          <w:i/>
          <w:noProof/>
          <w:color w:val="0000FF"/>
          <w:szCs w:val="22"/>
        </w:rPr>
        <w:t xml:space="preserve"> Level 3 responses identifies all matter pools, or recognizes missing pools, but agrees with </w:t>
      </w:r>
      <w:r>
        <w:rPr>
          <w:rFonts w:cs="Arial"/>
          <w:i/>
          <w:noProof/>
          <w:color w:val="0000FF"/>
          <w:szCs w:val="22"/>
        </w:rPr>
        <w:t>Jamal’s</w:t>
      </w:r>
      <w:r w:rsidRPr="002A1E05">
        <w:rPr>
          <w:rFonts w:cs="Arial"/>
          <w:i/>
          <w:noProof/>
          <w:color w:val="0000FF"/>
          <w:szCs w:val="22"/>
        </w:rPr>
        <w:t xml:space="preserve"> claim that violates principles (Matter to Energy conversion), agrees with </w:t>
      </w:r>
      <w:r>
        <w:rPr>
          <w:rFonts w:cs="Arial"/>
          <w:i/>
          <w:noProof/>
          <w:color w:val="0000FF"/>
          <w:szCs w:val="22"/>
        </w:rPr>
        <w:t>Mitch’s</w:t>
      </w:r>
      <w:r w:rsidRPr="002A1E05">
        <w:rPr>
          <w:rFonts w:cs="Arial"/>
          <w:i/>
          <w:noProof/>
          <w:color w:val="0000FF"/>
          <w:szCs w:val="22"/>
        </w:rPr>
        <w:t xml:space="preserve"> claim which is inconsistent with the data, or agrees with </w:t>
      </w:r>
      <w:r>
        <w:rPr>
          <w:rFonts w:cs="Arial"/>
          <w:i/>
          <w:noProof/>
          <w:color w:val="0000FF"/>
          <w:szCs w:val="22"/>
        </w:rPr>
        <w:t>Andrea’s</w:t>
      </w:r>
      <w:r w:rsidRPr="002A1E05">
        <w:rPr>
          <w:rFonts w:cs="Arial"/>
          <w:i/>
          <w:noProof/>
          <w:color w:val="0000FF"/>
          <w:szCs w:val="22"/>
        </w:rPr>
        <w:t xml:space="preserve"> claim but has flaws in his/her reasoining. Level 2 responses choose </w:t>
      </w:r>
      <w:r>
        <w:rPr>
          <w:rFonts w:cs="Arial"/>
          <w:i/>
          <w:noProof/>
          <w:color w:val="0000FF"/>
          <w:szCs w:val="22"/>
        </w:rPr>
        <w:t>Mitch’s</w:t>
      </w:r>
      <w:r w:rsidRPr="002A1E05">
        <w:rPr>
          <w:rFonts w:cs="Arial"/>
          <w:i/>
          <w:noProof/>
          <w:color w:val="0000FF"/>
          <w:szCs w:val="22"/>
        </w:rPr>
        <w:t xml:space="preserve"> because the mass of the plant growth with added soil nutrients is greater than the increase in mass of the plant growth without soil nutrients. Level 1 responses explain that the more soil nutrients, the more it grew, recognizes relationships among some matter pools but doesn't relate them to the claims (may provide an explanation about food use for rationale), and /or uses the presence of a matter pool (i.e., added soil nutrients) to justify a claim.</w:t>
      </w:r>
    </w:p>
    <w:p w14:paraId="376BF94D" w14:textId="7EF8C8E8" w:rsidR="007B1C78" w:rsidRDefault="001C601B" w:rsidP="2419F059">
      <w:pPr>
        <w:textAlignment w:val="center"/>
        <w:rPr>
          <w:rFonts w:cs="Arial"/>
          <w:color w:val="000000" w:themeColor="text1"/>
        </w:rPr>
      </w:pPr>
      <w:r>
        <w:rPr>
          <w:rFonts w:cs="Arial"/>
          <w:i/>
          <w:color w:val="FF0000"/>
        </w:rPr>
        <w:t>1 point for correct response.</w:t>
      </w:r>
    </w:p>
    <w:p w14:paraId="004EBA83" w14:textId="03DBC9F8" w:rsidR="2419F059" w:rsidRDefault="114D2197" w:rsidP="2419F059">
      <w:r w:rsidRPr="114D2197">
        <w:rPr>
          <w:rFonts w:eastAsia="Arial" w:cs="Arial"/>
        </w:rPr>
        <w:t>d. What additional evidence would you collect to help you show that the claim you chose is the best claim?</w:t>
      </w:r>
    </w:p>
    <w:p w14:paraId="13375326" w14:textId="21DFE5B8" w:rsidR="4BFED103" w:rsidRDefault="00F656AD" w:rsidP="00F656AD">
      <w:pPr>
        <w:spacing w:after="120"/>
        <w:textAlignment w:val="center"/>
        <w:rPr>
          <w:rFonts w:cs="Arial"/>
          <w:i/>
          <w:color w:val="0000FF"/>
          <w:szCs w:val="22"/>
        </w:rPr>
      </w:pPr>
      <w:r w:rsidRPr="002A1E05">
        <w:rPr>
          <w:rFonts w:cs="Arial"/>
          <w:b/>
          <w:i/>
          <w:color w:val="0000FF"/>
          <w:szCs w:val="22"/>
        </w:rPr>
        <w:t xml:space="preserve">Level 3 responses propose questions that target limitations in the data (recognize there is an unaccounted for matter pool, i.e., gas); they focus on matter tracing and are constrained by principles such as matter to energy conversion. </w:t>
      </w:r>
      <w:r w:rsidRPr="002A1E05">
        <w:rPr>
          <w:rFonts w:cs="Arial"/>
          <w:i/>
          <w:color w:val="0000FF"/>
          <w:szCs w:val="22"/>
        </w:rPr>
        <w:t>Level 2 responses propose evidence that partially address limitations in the data. Level 1 responses identify aspects of the system that students are curious about independent of the data, they critique the experimental design, or do not recognize that additional evidence needs to be collected.</w:t>
      </w:r>
    </w:p>
    <w:p w14:paraId="294056C2" w14:textId="6537C91C" w:rsidR="001C601B" w:rsidRPr="00F656AD" w:rsidRDefault="001C601B" w:rsidP="00F656AD">
      <w:pPr>
        <w:spacing w:after="120"/>
        <w:textAlignment w:val="center"/>
        <w:rPr>
          <w:rFonts w:cs="Arial"/>
          <w:i/>
          <w:color w:val="0000FF"/>
          <w:szCs w:val="22"/>
        </w:rPr>
      </w:pPr>
      <w:r>
        <w:rPr>
          <w:rFonts w:cs="Arial"/>
          <w:i/>
          <w:color w:val="FF0000"/>
        </w:rPr>
        <w:t>1 point for appropriate response.</w:t>
      </w:r>
    </w:p>
    <w:p w14:paraId="6A5FE5E0" w14:textId="5944B112" w:rsidR="4BFED103" w:rsidRDefault="0FE73A03" w:rsidP="0FE73A03">
      <w:pPr>
        <w:spacing w:line="300" w:lineRule="exact"/>
        <w:rPr>
          <w:rFonts w:eastAsia="Arial" w:cs="Arial"/>
          <w:sz w:val="24"/>
          <w:szCs w:val="24"/>
        </w:rPr>
      </w:pPr>
      <w:r w:rsidRPr="0FE73A03">
        <w:rPr>
          <w:rFonts w:eastAsia="Arial" w:cs="Arial"/>
          <w:b/>
          <w:bCs/>
          <w:sz w:val="24"/>
          <w:szCs w:val="24"/>
        </w:rPr>
        <w:t xml:space="preserve">B. A question about how Spartinas grow and function </w:t>
      </w:r>
    </w:p>
    <w:p w14:paraId="079D48A7" w14:textId="4EE9BB49" w:rsidR="4BFED103" w:rsidRDefault="4BFED103" w:rsidP="4BFED103">
      <w:pPr>
        <w:spacing w:line="285" w:lineRule="exact"/>
        <w:rPr>
          <w:rFonts w:eastAsia="Arial" w:cs="Arial"/>
          <w:szCs w:val="22"/>
        </w:rPr>
      </w:pPr>
      <w:r w:rsidRPr="4BFED103">
        <w:rPr>
          <w:rFonts w:eastAsia="Arial" w:cs="Arial"/>
          <w:szCs w:val="22"/>
        </w:rPr>
        <w:t xml:space="preserve">Spartina needs energy to live and grow. Where does </w:t>
      </w:r>
      <w:r w:rsidR="00BF1D25">
        <w:rPr>
          <w:rFonts w:eastAsia="Arial" w:cs="Arial"/>
          <w:szCs w:val="22"/>
        </w:rPr>
        <w:t xml:space="preserve">the </w:t>
      </w:r>
      <w:r w:rsidRPr="4BFED103">
        <w:rPr>
          <w:rFonts w:eastAsia="Arial" w:cs="Arial"/>
          <w:szCs w:val="22"/>
        </w:rPr>
        <w:t xml:space="preserve">Spartina get its energy? </w:t>
      </w:r>
      <w:r>
        <w:br/>
      </w:r>
      <w:r w:rsidRPr="4BFED103">
        <w:rPr>
          <w:rFonts w:eastAsia="Arial" w:cs="Arial"/>
          <w:szCs w:val="22"/>
        </w:rPr>
        <w:t>Select True or False for the following statements:</w:t>
      </w:r>
    </w:p>
    <w:p w14:paraId="57DF1FB2" w14:textId="5C1B45F3" w:rsidR="4BFED103" w:rsidRDefault="4BFED103" w:rsidP="4BFED103">
      <w:pPr>
        <w:spacing w:line="285" w:lineRule="exact"/>
        <w:rPr>
          <w:rFonts w:eastAsia="Arial" w:cs="Arial"/>
          <w:szCs w:val="22"/>
        </w:rPr>
      </w:pPr>
      <w:r w:rsidRPr="4BFED103">
        <w:rPr>
          <w:rFonts w:eastAsia="Arial" w:cs="Arial"/>
          <w:szCs w:val="22"/>
        </w:rPr>
        <w:t xml:space="preserve">T  </w:t>
      </w:r>
      <w:r w:rsidRPr="00051FD7">
        <w:rPr>
          <w:rFonts w:eastAsia="Arial" w:cs="Arial"/>
          <w:b/>
          <w:i/>
          <w:color w:val="1E35F7"/>
          <w:szCs w:val="22"/>
        </w:rPr>
        <w:t>F</w:t>
      </w:r>
      <w:r w:rsidRPr="4BFED103">
        <w:rPr>
          <w:rFonts w:eastAsia="Arial" w:cs="Arial"/>
          <w:szCs w:val="22"/>
        </w:rPr>
        <w:t xml:space="preserve">  Some of the energy in Spartina </w:t>
      </w:r>
      <w:r w:rsidRPr="4BFED103">
        <w:rPr>
          <w:rFonts w:eastAsia="Arial" w:cs="Arial"/>
          <w:i/>
          <w:iCs/>
          <w:szCs w:val="22"/>
        </w:rPr>
        <w:t>comes from the air</w:t>
      </w:r>
      <w:r w:rsidRPr="4BFED103">
        <w:rPr>
          <w:rFonts w:eastAsia="Arial" w:cs="Arial"/>
          <w:szCs w:val="22"/>
        </w:rPr>
        <w:t>.</w:t>
      </w:r>
    </w:p>
    <w:p w14:paraId="5283FFC3" w14:textId="59F43C07" w:rsidR="4BFED103" w:rsidRDefault="4BFED103" w:rsidP="4BFED103">
      <w:pPr>
        <w:spacing w:line="285" w:lineRule="exact"/>
        <w:rPr>
          <w:rFonts w:eastAsia="Arial" w:cs="Arial"/>
          <w:szCs w:val="22"/>
        </w:rPr>
      </w:pPr>
      <w:r w:rsidRPr="00051FD7">
        <w:rPr>
          <w:rFonts w:eastAsia="Arial" w:cs="Arial"/>
          <w:b/>
          <w:i/>
          <w:color w:val="1E35F7"/>
          <w:szCs w:val="22"/>
        </w:rPr>
        <w:t>T</w:t>
      </w:r>
      <w:r w:rsidRPr="4BFED103">
        <w:rPr>
          <w:rFonts w:eastAsia="Arial" w:cs="Arial"/>
          <w:szCs w:val="22"/>
        </w:rPr>
        <w:t xml:space="preserve">  F  Some of the energy in Spartina </w:t>
      </w:r>
      <w:r w:rsidRPr="4BFED103">
        <w:rPr>
          <w:rFonts w:eastAsia="Arial" w:cs="Arial"/>
          <w:i/>
          <w:iCs/>
          <w:szCs w:val="22"/>
        </w:rPr>
        <w:t>comes from sunlight</w:t>
      </w:r>
      <w:r w:rsidRPr="4BFED103">
        <w:rPr>
          <w:rFonts w:eastAsia="Arial" w:cs="Arial"/>
          <w:szCs w:val="22"/>
        </w:rPr>
        <w:t>.</w:t>
      </w:r>
    </w:p>
    <w:p w14:paraId="31106CDB" w14:textId="76F6E5AF" w:rsidR="4BFED103" w:rsidRDefault="00051FD7" w:rsidP="4BFED103">
      <w:pPr>
        <w:spacing w:line="285" w:lineRule="exact"/>
        <w:rPr>
          <w:rFonts w:eastAsia="Arial" w:cs="Arial"/>
          <w:szCs w:val="22"/>
        </w:rPr>
      </w:pPr>
      <w:r>
        <w:rPr>
          <w:rFonts w:eastAsia="Arial" w:cs="Arial"/>
          <w:szCs w:val="22"/>
        </w:rPr>
        <w:t xml:space="preserve">T  </w:t>
      </w:r>
      <w:r w:rsidRPr="00051FD7">
        <w:rPr>
          <w:rFonts w:eastAsia="Arial" w:cs="Arial"/>
          <w:b/>
          <w:i/>
          <w:color w:val="1E35F7"/>
          <w:szCs w:val="22"/>
        </w:rPr>
        <w:t>F</w:t>
      </w:r>
      <w:r w:rsidR="4BFED103" w:rsidRPr="4BFED103">
        <w:rPr>
          <w:rFonts w:eastAsia="Arial" w:cs="Arial"/>
          <w:szCs w:val="22"/>
        </w:rPr>
        <w:t xml:space="preserve">  Some of the energy in Spartina </w:t>
      </w:r>
      <w:r w:rsidR="4BFED103" w:rsidRPr="4BFED103">
        <w:rPr>
          <w:rFonts w:eastAsia="Arial" w:cs="Arial"/>
          <w:i/>
          <w:iCs/>
          <w:szCs w:val="22"/>
        </w:rPr>
        <w:t>comes from water</w:t>
      </w:r>
      <w:r w:rsidR="4BFED103" w:rsidRPr="4BFED103">
        <w:rPr>
          <w:rFonts w:eastAsia="Arial" w:cs="Arial"/>
          <w:szCs w:val="22"/>
        </w:rPr>
        <w:t>.</w:t>
      </w:r>
    </w:p>
    <w:p w14:paraId="1D3E3E0F" w14:textId="68FFFF81" w:rsidR="4BFED103" w:rsidRDefault="00051FD7" w:rsidP="4BFED103">
      <w:pPr>
        <w:spacing w:line="285" w:lineRule="exact"/>
        <w:rPr>
          <w:rFonts w:eastAsia="Arial" w:cs="Arial"/>
          <w:szCs w:val="22"/>
        </w:rPr>
      </w:pPr>
      <w:r>
        <w:rPr>
          <w:rFonts w:eastAsia="Arial" w:cs="Arial"/>
          <w:szCs w:val="22"/>
        </w:rPr>
        <w:t xml:space="preserve">T  </w:t>
      </w:r>
      <w:r w:rsidRPr="00051FD7">
        <w:rPr>
          <w:rFonts w:eastAsia="Arial" w:cs="Arial"/>
          <w:b/>
          <w:i/>
          <w:color w:val="1E35F7"/>
          <w:szCs w:val="22"/>
        </w:rPr>
        <w:t>F</w:t>
      </w:r>
      <w:r w:rsidR="4BFED103" w:rsidRPr="4BFED103">
        <w:rPr>
          <w:rFonts w:eastAsia="Arial" w:cs="Arial"/>
          <w:szCs w:val="22"/>
        </w:rPr>
        <w:t xml:space="preserve">  Some of the energy in Spartina </w:t>
      </w:r>
      <w:r w:rsidR="4BFED103" w:rsidRPr="4BFED103">
        <w:rPr>
          <w:rFonts w:eastAsia="Arial" w:cs="Arial"/>
          <w:i/>
          <w:iCs/>
          <w:szCs w:val="22"/>
        </w:rPr>
        <w:t>comes from soil nutrients.</w:t>
      </w:r>
    </w:p>
    <w:p w14:paraId="5BE14A01" w14:textId="4E6DC931" w:rsidR="4BFED103" w:rsidRDefault="00051FD7" w:rsidP="4BFED103">
      <w:pPr>
        <w:spacing w:line="285" w:lineRule="exact"/>
        <w:rPr>
          <w:rFonts w:eastAsia="Arial" w:cs="Arial"/>
          <w:szCs w:val="22"/>
        </w:rPr>
      </w:pPr>
      <w:r>
        <w:rPr>
          <w:rFonts w:eastAsia="Arial" w:cs="Arial"/>
          <w:szCs w:val="22"/>
        </w:rPr>
        <w:t xml:space="preserve">T  </w:t>
      </w:r>
      <w:r w:rsidRPr="00051FD7">
        <w:rPr>
          <w:rFonts w:eastAsia="Arial" w:cs="Arial"/>
          <w:b/>
          <w:i/>
          <w:color w:val="1E35F7"/>
          <w:szCs w:val="22"/>
        </w:rPr>
        <w:t>F</w:t>
      </w:r>
      <w:r w:rsidR="4BFED103" w:rsidRPr="4BFED103">
        <w:rPr>
          <w:rFonts w:eastAsia="Arial" w:cs="Arial"/>
          <w:szCs w:val="22"/>
        </w:rPr>
        <w:t xml:space="preserve">  Some of the energy </w:t>
      </w:r>
      <w:r w:rsidR="4BFED103" w:rsidRPr="4BFED103">
        <w:rPr>
          <w:rFonts w:eastAsia="Arial" w:cs="Arial"/>
          <w:i/>
          <w:iCs/>
          <w:szCs w:val="22"/>
        </w:rPr>
        <w:t>is created by the Spartina</w:t>
      </w:r>
      <w:r w:rsidR="4BFED103" w:rsidRPr="4BFED103">
        <w:rPr>
          <w:rFonts w:eastAsia="Arial" w:cs="Arial"/>
          <w:szCs w:val="22"/>
        </w:rPr>
        <w:t xml:space="preserve">. </w:t>
      </w:r>
    </w:p>
    <w:p w14:paraId="771A697C" w14:textId="6E893F52" w:rsidR="4BFED103" w:rsidRDefault="001C601B" w:rsidP="4BFED103">
      <w:pPr>
        <w:spacing w:line="285" w:lineRule="exact"/>
        <w:rPr>
          <w:rFonts w:eastAsia="Arial" w:cs="Arial"/>
          <w:szCs w:val="22"/>
        </w:rPr>
      </w:pPr>
      <w:r>
        <w:rPr>
          <w:bCs/>
          <w:i/>
          <w:color w:val="FF0000"/>
        </w:rPr>
        <w:t>1 point for each correct response.  5 points total</w:t>
      </w:r>
    </w:p>
    <w:p w14:paraId="36A5D73F" w14:textId="6AC40497" w:rsidR="4BFED103" w:rsidRDefault="4BFED103" w:rsidP="4BFED103">
      <w:pPr>
        <w:spacing w:line="285" w:lineRule="exact"/>
        <w:rPr>
          <w:rFonts w:eastAsia="Arial" w:cs="Arial"/>
          <w:szCs w:val="22"/>
        </w:rPr>
      </w:pPr>
      <w:r w:rsidRPr="4BFED103">
        <w:rPr>
          <w:rFonts w:eastAsia="Arial" w:cs="Arial"/>
          <w:szCs w:val="22"/>
        </w:rPr>
        <w:t>Which ONE of the following do you think provides the MOST energy to the Spartina?</w:t>
      </w:r>
    </w:p>
    <w:p w14:paraId="17486F28" w14:textId="7B2BB2B2" w:rsidR="4BFED103" w:rsidRDefault="4BFED103" w:rsidP="4BFED103">
      <w:pPr>
        <w:spacing w:line="285" w:lineRule="exact"/>
        <w:rPr>
          <w:rFonts w:eastAsia="Arial" w:cs="Arial"/>
          <w:szCs w:val="22"/>
        </w:rPr>
      </w:pPr>
      <w:r w:rsidRPr="4BFED103">
        <w:rPr>
          <w:rFonts w:eastAsia="Arial" w:cs="Arial"/>
          <w:szCs w:val="22"/>
        </w:rPr>
        <w:t>a. Energy stored in the air</w:t>
      </w:r>
    </w:p>
    <w:p w14:paraId="0D58302A" w14:textId="63979AF5" w:rsidR="4BFED103" w:rsidRPr="00051FD7" w:rsidRDefault="4BFED103" w:rsidP="4BFED103">
      <w:pPr>
        <w:spacing w:line="285" w:lineRule="exact"/>
        <w:rPr>
          <w:rFonts w:eastAsia="Arial" w:cs="Arial"/>
          <w:b/>
          <w:i/>
          <w:color w:val="1E35F7"/>
          <w:szCs w:val="22"/>
        </w:rPr>
      </w:pPr>
      <w:r w:rsidRPr="00051FD7">
        <w:rPr>
          <w:rFonts w:eastAsia="Arial" w:cs="Arial"/>
          <w:b/>
          <w:i/>
          <w:color w:val="1E35F7"/>
          <w:szCs w:val="22"/>
        </w:rPr>
        <w:t>b. Energy from sunlight</w:t>
      </w:r>
    </w:p>
    <w:p w14:paraId="0E4F56DE" w14:textId="4C6C9FED" w:rsidR="4BFED103" w:rsidRDefault="4BFED103" w:rsidP="4BFED103">
      <w:pPr>
        <w:spacing w:line="285" w:lineRule="exact"/>
        <w:rPr>
          <w:rFonts w:eastAsia="Arial" w:cs="Arial"/>
          <w:szCs w:val="22"/>
        </w:rPr>
      </w:pPr>
      <w:r w:rsidRPr="4BFED103">
        <w:rPr>
          <w:rFonts w:eastAsia="Arial" w:cs="Arial"/>
          <w:szCs w:val="22"/>
        </w:rPr>
        <w:lastRenderedPageBreak/>
        <w:t>c. Energy stored in water</w:t>
      </w:r>
    </w:p>
    <w:p w14:paraId="09A1E2CF" w14:textId="70B0BB91" w:rsidR="4BFED103" w:rsidRDefault="4BFED103" w:rsidP="4BFED103">
      <w:pPr>
        <w:spacing w:line="285" w:lineRule="exact"/>
        <w:rPr>
          <w:rFonts w:eastAsia="Arial" w:cs="Arial"/>
          <w:szCs w:val="22"/>
        </w:rPr>
      </w:pPr>
      <w:r w:rsidRPr="4BFED103">
        <w:rPr>
          <w:rFonts w:eastAsia="Arial" w:cs="Arial"/>
          <w:szCs w:val="22"/>
        </w:rPr>
        <w:t>d. Energy stored in soil nutrients</w:t>
      </w:r>
    </w:p>
    <w:p w14:paraId="4275C2CB" w14:textId="5C696071" w:rsidR="4BFED103" w:rsidRDefault="4BFED103" w:rsidP="4BFED103">
      <w:pPr>
        <w:spacing w:line="285" w:lineRule="exact"/>
        <w:rPr>
          <w:rFonts w:eastAsia="Arial" w:cs="Arial"/>
          <w:szCs w:val="22"/>
        </w:rPr>
      </w:pPr>
      <w:r w:rsidRPr="4BFED103">
        <w:rPr>
          <w:rFonts w:eastAsia="Arial" w:cs="Arial"/>
          <w:szCs w:val="22"/>
        </w:rPr>
        <w:t>e. Energy that the grass created</w:t>
      </w:r>
    </w:p>
    <w:p w14:paraId="50ECF3CE" w14:textId="1CCCABD5" w:rsidR="4BFED103" w:rsidRDefault="001C601B" w:rsidP="4BFED103">
      <w:pPr>
        <w:spacing w:line="285" w:lineRule="exact"/>
        <w:rPr>
          <w:rFonts w:eastAsia="Arial" w:cs="Arial"/>
          <w:szCs w:val="22"/>
        </w:rPr>
      </w:pPr>
      <w:r>
        <w:rPr>
          <w:rFonts w:cs="Arial"/>
          <w:i/>
          <w:color w:val="FF0000"/>
        </w:rPr>
        <w:t>1 point for correct response.</w:t>
      </w:r>
      <w:r w:rsidR="4BFED103" w:rsidRPr="4BFED103">
        <w:rPr>
          <w:rFonts w:eastAsia="Arial" w:cs="Arial"/>
          <w:szCs w:val="22"/>
        </w:rPr>
        <w:t xml:space="preserve"> </w:t>
      </w:r>
    </w:p>
    <w:p w14:paraId="26E3F1D6" w14:textId="7E720245" w:rsidR="4BFED103" w:rsidRDefault="4BFED103" w:rsidP="4BFED103">
      <w:pPr>
        <w:spacing w:line="285" w:lineRule="exact"/>
        <w:rPr>
          <w:rFonts w:eastAsia="Arial" w:cs="Arial"/>
          <w:szCs w:val="22"/>
        </w:rPr>
      </w:pPr>
      <w:r w:rsidRPr="4BFED103">
        <w:rPr>
          <w:rFonts w:eastAsia="Arial" w:cs="Arial"/>
          <w:szCs w:val="22"/>
        </w:rPr>
        <w:t>Explain your choices. Where does the energy in the Spartina come from?</w:t>
      </w:r>
    </w:p>
    <w:p w14:paraId="5A18A4AA" w14:textId="404E1A08" w:rsidR="00BE691A" w:rsidRPr="002A1E05" w:rsidRDefault="00BE691A" w:rsidP="00BE691A">
      <w:pPr>
        <w:rPr>
          <w:rFonts w:cs="Arial"/>
          <w:i/>
          <w:noProof/>
          <w:color w:val="0000FF"/>
          <w:szCs w:val="22"/>
          <w:lang w:eastAsia="ko-KR"/>
        </w:rPr>
      </w:pPr>
      <w:r w:rsidRPr="002A1E05">
        <w:rPr>
          <w:rFonts w:cs="Arial"/>
          <w:b/>
          <w:i/>
          <w:noProof/>
          <w:color w:val="0000FF"/>
          <w:szCs w:val="22"/>
          <w:lang w:eastAsia="ko-KR"/>
        </w:rPr>
        <w:t xml:space="preserve">Level 4 responses recognize that </w:t>
      </w:r>
      <w:r>
        <w:rPr>
          <w:rFonts w:cs="Arial"/>
          <w:b/>
          <w:i/>
          <w:noProof/>
          <w:color w:val="0000FF"/>
          <w:szCs w:val="22"/>
          <w:lang w:eastAsia="ko-KR"/>
        </w:rPr>
        <w:t>Spartina</w:t>
      </w:r>
      <w:r w:rsidRPr="002A1E05">
        <w:rPr>
          <w:rFonts w:cs="Arial"/>
          <w:b/>
          <w:i/>
          <w:noProof/>
          <w:color w:val="0000FF"/>
          <w:szCs w:val="22"/>
          <w:lang w:eastAsia="ko-KR"/>
        </w:rPr>
        <w:t xml:space="preserve"> gets its energy from the sun. This comes in the form of light energy and is transformed to chemical energy in the plant during photosynthesis. The energy is stored in high energy C-H and C-C bonds in organic molecules in the </w:t>
      </w:r>
      <w:r>
        <w:rPr>
          <w:rFonts w:cs="Arial"/>
          <w:b/>
          <w:i/>
          <w:noProof/>
          <w:color w:val="0000FF"/>
          <w:szCs w:val="22"/>
          <w:lang w:eastAsia="ko-KR"/>
        </w:rPr>
        <w:t>Spartina’s</w:t>
      </w:r>
      <w:r w:rsidRPr="002A1E05">
        <w:rPr>
          <w:rFonts w:cs="Arial"/>
          <w:b/>
          <w:i/>
          <w:noProof/>
          <w:color w:val="0000FF"/>
          <w:szCs w:val="22"/>
          <w:lang w:eastAsia="ko-KR"/>
        </w:rPr>
        <w:t xml:space="preserve"> body.</w:t>
      </w:r>
      <w:r w:rsidRPr="002A1E05">
        <w:rPr>
          <w:rFonts w:cs="Arial"/>
          <w:i/>
          <w:noProof/>
          <w:color w:val="0000FF"/>
          <w:szCs w:val="22"/>
          <w:lang w:eastAsia="ko-KR"/>
        </w:rPr>
        <w:t xml:space="preserve"> Level 3 responses may suggest that a </w:t>
      </w:r>
      <w:r>
        <w:rPr>
          <w:rFonts w:cs="Arial"/>
          <w:i/>
          <w:noProof/>
          <w:color w:val="0000FF"/>
          <w:szCs w:val="22"/>
          <w:lang w:eastAsia="ko-KR"/>
        </w:rPr>
        <w:t>Spartina</w:t>
      </w:r>
      <w:r w:rsidRPr="002A1E05">
        <w:rPr>
          <w:rFonts w:cs="Arial"/>
          <w:i/>
          <w:noProof/>
          <w:color w:val="0000FF"/>
          <w:szCs w:val="22"/>
          <w:lang w:eastAsia="ko-KR"/>
        </w:rPr>
        <w:t xml:space="preserve"> can make its own energy, or that some of the energy comes from air, water, or soil nutrients. Level 2 responses may suggest that the </w:t>
      </w:r>
      <w:r>
        <w:rPr>
          <w:rFonts w:cs="Arial"/>
          <w:i/>
          <w:noProof/>
          <w:color w:val="0000FF"/>
          <w:szCs w:val="22"/>
          <w:lang w:eastAsia="ko-KR"/>
        </w:rPr>
        <w:t>Spartina</w:t>
      </w:r>
      <w:r w:rsidRPr="002A1E05">
        <w:rPr>
          <w:rFonts w:cs="Arial"/>
          <w:i/>
          <w:noProof/>
          <w:color w:val="0000FF"/>
          <w:szCs w:val="22"/>
          <w:lang w:eastAsia="ko-KR"/>
        </w:rPr>
        <w:t xml:space="preserve"> needs energy from all of these sources to grow.</w:t>
      </w:r>
      <w:r w:rsidRPr="002A1E05">
        <w:rPr>
          <w:rFonts w:cs="Arial"/>
          <w:b/>
          <w:i/>
          <w:noProof/>
          <w:color w:val="0000FF"/>
          <w:szCs w:val="22"/>
          <w:lang w:eastAsia="ko-KR"/>
        </w:rPr>
        <w:t xml:space="preserve"> </w:t>
      </w:r>
    </w:p>
    <w:p w14:paraId="266EB001" w14:textId="72E8D47B" w:rsidR="4BFED103" w:rsidRDefault="001C601B" w:rsidP="4BFED103">
      <w:pPr>
        <w:spacing w:line="285" w:lineRule="exact"/>
        <w:rPr>
          <w:rFonts w:eastAsia="Arial" w:cs="Arial"/>
          <w:szCs w:val="22"/>
        </w:rPr>
      </w:pPr>
      <w:r>
        <w:rPr>
          <w:rFonts w:cs="Arial"/>
          <w:i/>
          <w:color w:val="FF0000"/>
        </w:rPr>
        <w:t>1 point for correct response.</w:t>
      </w:r>
    </w:p>
    <w:p w14:paraId="31F45FF1" w14:textId="49DB4DCD" w:rsidR="4BFED103" w:rsidRDefault="4BFED103" w:rsidP="4BFED103">
      <w:pPr>
        <w:spacing w:line="300" w:lineRule="exact"/>
        <w:rPr>
          <w:rFonts w:eastAsia="Arial" w:cs="Arial"/>
          <w:b/>
          <w:bCs/>
          <w:sz w:val="24"/>
          <w:szCs w:val="24"/>
        </w:rPr>
      </w:pPr>
      <w:r w:rsidRPr="4BFED103">
        <w:rPr>
          <w:rFonts w:eastAsia="Arial" w:cs="Arial"/>
          <w:b/>
          <w:bCs/>
          <w:sz w:val="24"/>
          <w:szCs w:val="24"/>
        </w:rPr>
        <w:t>C. Something interesting about Spartina</w:t>
      </w:r>
    </w:p>
    <w:p w14:paraId="337E9BB1" w14:textId="6C832DC7" w:rsidR="4BFED103" w:rsidRDefault="4BFED103" w:rsidP="4BFED103">
      <w:pPr>
        <w:spacing w:line="285" w:lineRule="exact"/>
        <w:rPr>
          <w:rFonts w:eastAsia="Arial" w:cs="Arial"/>
          <w:szCs w:val="22"/>
        </w:rPr>
      </w:pPr>
      <w:r w:rsidRPr="4BFED103">
        <w:rPr>
          <w:rFonts w:eastAsia="Arial" w:cs="Arial"/>
          <w:szCs w:val="22"/>
        </w:rPr>
        <w:t>What is something interesting that you learned about Spartina that makes this plant different from the radish plants you grew?</w:t>
      </w:r>
    </w:p>
    <w:p w14:paraId="692C652C" w14:textId="17587CEE" w:rsidR="001C601B" w:rsidRDefault="001C601B" w:rsidP="4BFED103">
      <w:pPr>
        <w:spacing w:line="285" w:lineRule="exact"/>
        <w:rPr>
          <w:rFonts w:eastAsia="Arial" w:cs="Arial"/>
          <w:szCs w:val="22"/>
        </w:rPr>
      </w:pPr>
      <w:r>
        <w:rPr>
          <w:rFonts w:cs="Arial"/>
          <w:i/>
          <w:color w:val="FF0000"/>
        </w:rPr>
        <w:t>1 point for appropriate response.</w:t>
      </w:r>
    </w:p>
    <w:sectPr w:rsidR="001C601B" w:rsidSect="00CE47B9">
      <w:headerReference w:type="default" r:id="rId8"/>
      <w:footerReference w:type="default" r:id="rId9"/>
      <w:headerReference w:type="first" r:id="rId10"/>
      <w:footerReference w:type="first" r:id="rId11"/>
      <w:pgSz w:w="12240" w:h="15840"/>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21954" w14:textId="77777777" w:rsidR="00577BC5" w:rsidRDefault="00577BC5">
      <w:r>
        <w:separator/>
      </w:r>
    </w:p>
  </w:endnote>
  <w:endnote w:type="continuationSeparator" w:id="0">
    <w:p w14:paraId="47658665" w14:textId="77777777" w:rsidR="00577BC5" w:rsidRDefault="0057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63D0C96E" w:rsidR="00CE47B9" w:rsidRPr="00CE47B9" w:rsidRDefault="00CE47B9" w:rsidP="00CE47B9">
    <w:pPr>
      <w:pStyle w:val="Footer"/>
      <w:spacing w:after="0"/>
      <w:jc w:val="right"/>
      <w:rPr>
        <w:i/>
        <w:color w:val="000000" w:themeColor="text1"/>
        <w:sz w:val="16"/>
        <w:szCs w:val="16"/>
      </w:rPr>
    </w:pPr>
    <w:r w:rsidRPr="00CE47B9">
      <w:rPr>
        <w:i/>
        <w:color w:val="000000" w:themeColor="text1"/>
        <w:sz w:val="16"/>
        <w:szCs w:val="16"/>
      </w:rPr>
      <w:t>Plants Unit, Activity 6.1</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C74F7">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E47B9" w:rsidRPr="00A60C04" w14:paraId="26A8646C" w14:textId="77777777" w:rsidTr="00D30B52">
      <w:trPr>
        <w:trHeight w:val="541"/>
      </w:trPr>
      <w:tc>
        <w:tcPr>
          <w:tcW w:w="4434" w:type="dxa"/>
          <w:shd w:val="clear" w:color="auto" w:fill="auto"/>
        </w:tcPr>
        <w:p w14:paraId="6E7EDF45" w14:textId="77777777" w:rsidR="00CE47B9" w:rsidRPr="00A60C04" w:rsidRDefault="00CE47B9" w:rsidP="00D30B52">
          <w:pPr>
            <w:pStyle w:val="Footer"/>
            <w:ind w:right="360"/>
            <w:rPr>
              <w:i/>
            </w:rPr>
          </w:pPr>
        </w:p>
      </w:tc>
      <w:tc>
        <w:tcPr>
          <w:tcW w:w="5104" w:type="dxa"/>
          <w:shd w:val="clear" w:color="auto" w:fill="auto"/>
        </w:tcPr>
        <w:p w14:paraId="14483BC7" w14:textId="6EC0440A" w:rsidR="00CE47B9" w:rsidRPr="00CE47B9" w:rsidRDefault="00CE47B9" w:rsidP="00D30B52">
          <w:pPr>
            <w:pStyle w:val="Footer"/>
            <w:spacing w:after="0"/>
            <w:jc w:val="right"/>
            <w:rPr>
              <w:i/>
              <w:color w:val="000000" w:themeColor="text1"/>
              <w:sz w:val="16"/>
              <w:szCs w:val="16"/>
            </w:rPr>
          </w:pPr>
          <w:r>
            <w:rPr>
              <w:i/>
              <w:color w:val="000000" w:themeColor="text1"/>
              <w:sz w:val="16"/>
              <w:szCs w:val="16"/>
            </w:rPr>
            <w:t xml:space="preserve">Plants </w:t>
          </w:r>
          <w:r w:rsidRPr="008B5602">
            <w:rPr>
              <w:i/>
              <w:sz w:val="16"/>
              <w:szCs w:val="16"/>
            </w:rPr>
            <w:t>Unit, Activity</w:t>
          </w:r>
          <w:r>
            <w:rPr>
              <w:i/>
              <w:color w:val="FF0000"/>
              <w:sz w:val="16"/>
              <w:szCs w:val="16"/>
            </w:rPr>
            <w:t xml:space="preserve"> </w:t>
          </w:r>
          <w:r>
            <w:rPr>
              <w:i/>
              <w:color w:val="000000" w:themeColor="text1"/>
              <w:sz w:val="16"/>
              <w:szCs w:val="16"/>
            </w:rPr>
            <w:t>6.1</w:t>
          </w:r>
        </w:p>
        <w:p w14:paraId="3229EF60" w14:textId="22D2B5B9" w:rsidR="00CE47B9" w:rsidRDefault="00CE47B9" w:rsidP="00D30B52">
          <w:pPr>
            <w:pStyle w:val="Footer"/>
            <w:spacing w:after="0"/>
            <w:jc w:val="right"/>
            <w:rPr>
              <w:i/>
              <w:sz w:val="16"/>
              <w:szCs w:val="16"/>
            </w:rPr>
          </w:pPr>
          <w:r w:rsidRPr="008B5602">
            <w:rPr>
              <w:i/>
              <w:sz w:val="16"/>
              <w:szCs w:val="16"/>
            </w:rPr>
            <w:t>Carbon: Tran</w:t>
          </w:r>
          <w:r>
            <w:rPr>
              <w:i/>
              <w:sz w:val="16"/>
              <w:szCs w:val="16"/>
            </w:rPr>
            <w:t>sformations in Matter and Energy 201</w:t>
          </w:r>
          <w:r w:rsidR="00C74A9D">
            <w:rPr>
              <w:i/>
              <w:sz w:val="16"/>
              <w:szCs w:val="16"/>
            </w:rPr>
            <w:t>9</w:t>
          </w:r>
        </w:p>
        <w:p w14:paraId="0DD1048E" w14:textId="77777777" w:rsidR="00CE47B9" w:rsidRPr="008B5602" w:rsidRDefault="00CE47B9" w:rsidP="00D30B52">
          <w:pPr>
            <w:pStyle w:val="Footer"/>
            <w:spacing w:after="0"/>
            <w:jc w:val="right"/>
            <w:rPr>
              <w:i/>
              <w:sz w:val="16"/>
              <w:szCs w:val="16"/>
            </w:rPr>
          </w:pPr>
          <w:r w:rsidRPr="008B5602">
            <w:rPr>
              <w:i/>
              <w:sz w:val="16"/>
              <w:szCs w:val="16"/>
            </w:rPr>
            <w:t>Michigan State University</w:t>
          </w:r>
        </w:p>
      </w:tc>
    </w:tr>
  </w:tbl>
  <w:p w14:paraId="12C36AC2" w14:textId="0AC1EF39" w:rsidR="007F4969" w:rsidRPr="00CE47B9" w:rsidRDefault="00CE47B9" w:rsidP="00CE47B9">
    <w:pPr>
      <w:pStyle w:val="Footer"/>
      <w:tabs>
        <w:tab w:val="clear" w:pos="4320"/>
        <w:tab w:val="clear" w:pos="8640"/>
        <w:tab w:val="left" w:pos="8297"/>
      </w:tabs>
    </w:pPr>
    <w:r>
      <w:rPr>
        <w:i/>
        <w:noProof/>
      </w:rPr>
      <w:drawing>
        <wp:anchor distT="0" distB="0" distL="114300" distR="114300" simplePos="0" relativeHeight="251659264" behindDoc="0" locked="0" layoutInCell="1" allowOverlap="1" wp14:anchorId="0BF3D3F7" wp14:editId="24176A1F">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42F5E" w14:textId="77777777" w:rsidR="00577BC5" w:rsidRDefault="00577BC5">
      <w:r>
        <w:separator/>
      </w:r>
    </w:p>
  </w:footnote>
  <w:footnote w:type="continuationSeparator" w:id="0">
    <w:p w14:paraId="6990AE7C" w14:textId="77777777" w:rsidR="00577BC5" w:rsidRDefault="00577BC5">
      <w:r>
        <w:continuationSeparator/>
      </w:r>
    </w:p>
  </w:footnote>
  <w:footnote w:id="1">
    <w:p w14:paraId="6F4AE495" w14:textId="70A23C01" w:rsidR="001C601B" w:rsidRDefault="001C601B">
      <w:pPr>
        <w:pStyle w:val="FootnoteText"/>
      </w:pPr>
      <w:r>
        <w:rPr>
          <w:rStyle w:val="FootnoteReference"/>
        </w:rPr>
        <w:footnoteRef/>
      </w:r>
      <w:r>
        <w:t xml:space="preserve"> </w:t>
      </w:r>
      <w:r>
        <w:rPr>
          <w:rFonts w:ascii="Arial" w:hAnsi="Arial" w:cs="Arial"/>
          <w:i/>
          <w:color w:val="0432FF"/>
        </w:rPr>
        <w:t>On the basis of their studies in the Plants unit, students should know that soil minerals provide only a small part of a plant’s mass.  But Trevor’s hypothesis is reasonable, so you may want to give students credit if they agree.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0"/>
  </w:num>
  <w:num w:numId="4">
    <w:abstractNumId w:val="4"/>
  </w:num>
  <w:num w:numId="5">
    <w:abstractNumId w:val="12"/>
  </w:num>
  <w:num w:numId="6">
    <w:abstractNumId w:val="19"/>
  </w:num>
  <w:num w:numId="7">
    <w:abstractNumId w:val="25"/>
  </w:num>
  <w:num w:numId="8">
    <w:abstractNumId w:val="23"/>
  </w:num>
  <w:num w:numId="9">
    <w:abstractNumId w:val="2"/>
  </w:num>
  <w:num w:numId="10">
    <w:abstractNumId w:val="5"/>
  </w:num>
  <w:num w:numId="11">
    <w:abstractNumId w:val="18"/>
  </w:num>
  <w:num w:numId="12">
    <w:abstractNumId w:val="11"/>
  </w:num>
  <w:num w:numId="13">
    <w:abstractNumId w:val="1"/>
  </w:num>
  <w:num w:numId="14">
    <w:abstractNumId w:val="16"/>
  </w:num>
  <w:num w:numId="15">
    <w:abstractNumId w:val="26"/>
  </w:num>
  <w:num w:numId="16">
    <w:abstractNumId w:val="17"/>
  </w:num>
  <w:num w:numId="17">
    <w:abstractNumId w:val="3"/>
  </w:num>
  <w:num w:numId="18">
    <w:abstractNumId w:val="7"/>
  </w:num>
  <w:num w:numId="19">
    <w:abstractNumId w:val="20"/>
  </w:num>
  <w:num w:numId="20">
    <w:abstractNumId w:val="21"/>
  </w:num>
  <w:num w:numId="21">
    <w:abstractNumId w:val="6"/>
  </w:num>
  <w:num w:numId="22">
    <w:abstractNumId w:val="24"/>
  </w:num>
  <w:num w:numId="23">
    <w:abstractNumId w:val="24"/>
  </w:num>
  <w:num w:numId="24">
    <w:abstractNumId w:val="15"/>
  </w:num>
  <w:num w:numId="25">
    <w:abstractNumId w:val="9"/>
  </w:num>
  <w:num w:numId="26">
    <w:abstractNumId w:val="8"/>
  </w:num>
  <w:num w:numId="27">
    <w:abstractNumId w:val="13"/>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embedSystemFonts/>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206"/>
    <w:rsid w:val="0000605E"/>
    <w:rsid w:val="0005135E"/>
    <w:rsid w:val="00051FD7"/>
    <w:rsid w:val="00064F8F"/>
    <w:rsid w:val="00080F0A"/>
    <w:rsid w:val="000C42BE"/>
    <w:rsid w:val="001227DB"/>
    <w:rsid w:val="00135C69"/>
    <w:rsid w:val="001401F3"/>
    <w:rsid w:val="0016032A"/>
    <w:rsid w:val="00184C6A"/>
    <w:rsid w:val="001C601B"/>
    <w:rsid w:val="001D30FF"/>
    <w:rsid w:val="00206DEE"/>
    <w:rsid w:val="00211B8C"/>
    <w:rsid w:val="0023266B"/>
    <w:rsid w:val="002A5C2F"/>
    <w:rsid w:val="003102CD"/>
    <w:rsid w:val="00320771"/>
    <w:rsid w:val="00371E47"/>
    <w:rsid w:val="003753E9"/>
    <w:rsid w:val="00403BAD"/>
    <w:rsid w:val="004156B1"/>
    <w:rsid w:val="004538B0"/>
    <w:rsid w:val="004B5619"/>
    <w:rsid w:val="004B5C45"/>
    <w:rsid w:val="00545934"/>
    <w:rsid w:val="00545D34"/>
    <w:rsid w:val="00550FC7"/>
    <w:rsid w:val="00577BC5"/>
    <w:rsid w:val="00593540"/>
    <w:rsid w:val="005B0865"/>
    <w:rsid w:val="00625206"/>
    <w:rsid w:val="006455A7"/>
    <w:rsid w:val="00660614"/>
    <w:rsid w:val="00684D42"/>
    <w:rsid w:val="006F40FB"/>
    <w:rsid w:val="00732245"/>
    <w:rsid w:val="007422D2"/>
    <w:rsid w:val="007526C4"/>
    <w:rsid w:val="00753653"/>
    <w:rsid w:val="00790720"/>
    <w:rsid w:val="007B1C78"/>
    <w:rsid w:val="007E01B1"/>
    <w:rsid w:val="007F4969"/>
    <w:rsid w:val="007F65AC"/>
    <w:rsid w:val="008423F7"/>
    <w:rsid w:val="00861A04"/>
    <w:rsid w:val="008C1C0E"/>
    <w:rsid w:val="008E016E"/>
    <w:rsid w:val="00970FE9"/>
    <w:rsid w:val="00983032"/>
    <w:rsid w:val="009E2593"/>
    <w:rsid w:val="009F6F9E"/>
    <w:rsid w:val="00A2360C"/>
    <w:rsid w:val="00A40110"/>
    <w:rsid w:val="00A62BEE"/>
    <w:rsid w:val="00A7479B"/>
    <w:rsid w:val="00B45D6E"/>
    <w:rsid w:val="00B51095"/>
    <w:rsid w:val="00B56E42"/>
    <w:rsid w:val="00BB67BB"/>
    <w:rsid w:val="00BC74F7"/>
    <w:rsid w:val="00BD20A9"/>
    <w:rsid w:val="00BE691A"/>
    <w:rsid w:val="00BF1D25"/>
    <w:rsid w:val="00C451A7"/>
    <w:rsid w:val="00C50CB6"/>
    <w:rsid w:val="00C53EF0"/>
    <w:rsid w:val="00C74A9D"/>
    <w:rsid w:val="00CA47D3"/>
    <w:rsid w:val="00CE47B9"/>
    <w:rsid w:val="00D3108F"/>
    <w:rsid w:val="00D919F9"/>
    <w:rsid w:val="00DC3896"/>
    <w:rsid w:val="00DD04A3"/>
    <w:rsid w:val="00DF6B77"/>
    <w:rsid w:val="00E3443F"/>
    <w:rsid w:val="00E571B2"/>
    <w:rsid w:val="00E608FF"/>
    <w:rsid w:val="00E61F11"/>
    <w:rsid w:val="00EA318A"/>
    <w:rsid w:val="00EB0DD9"/>
    <w:rsid w:val="00F17224"/>
    <w:rsid w:val="00F656AD"/>
    <w:rsid w:val="00F76AEE"/>
    <w:rsid w:val="00FD1905"/>
    <w:rsid w:val="00FE29B2"/>
    <w:rsid w:val="00FF2985"/>
    <w:rsid w:val="060A4283"/>
    <w:rsid w:val="0FE73A03"/>
    <w:rsid w:val="10EADCFC"/>
    <w:rsid w:val="114D2197"/>
    <w:rsid w:val="16252129"/>
    <w:rsid w:val="1A94DE79"/>
    <w:rsid w:val="1D01D0E9"/>
    <w:rsid w:val="2419F059"/>
    <w:rsid w:val="2B924FBC"/>
    <w:rsid w:val="2D12992A"/>
    <w:rsid w:val="33395AFE"/>
    <w:rsid w:val="394358F2"/>
    <w:rsid w:val="3A1D4AFD"/>
    <w:rsid w:val="3EB81272"/>
    <w:rsid w:val="41B62A82"/>
    <w:rsid w:val="469D188D"/>
    <w:rsid w:val="4BFED103"/>
    <w:rsid w:val="53600E8C"/>
    <w:rsid w:val="58665D9A"/>
    <w:rsid w:val="5A1E48CA"/>
    <w:rsid w:val="5E685218"/>
    <w:rsid w:val="69BE5017"/>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6B2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Error"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CTIME_Worksheet_Template.dotx</Template>
  <TotalTime>8</TotalTime>
  <Pages>4</Pages>
  <Words>980</Words>
  <Characters>5590</Characters>
  <Application>Microsoft Office Word</Application>
  <DocSecurity>0</DocSecurity>
  <Lines>46</Lines>
  <Paragraphs>13</Paragraphs>
  <ScaleCrop>false</ScaleCrop>
  <Company>MSU</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55</cp:revision>
  <dcterms:created xsi:type="dcterms:W3CDTF">2017-05-26T14:20:00Z</dcterms:created>
  <dcterms:modified xsi:type="dcterms:W3CDTF">2019-08-27T23:04:00Z</dcterms:modified>
</cp:coreProperties>
</file>